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2C8DA0A" w14:textId="5253BB4E" w:rsidR="00920678" w:rsidRDefault="00826C38" w:rsidP="00463745"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714585D6" wp14:editId="597BA37A">
                <wp:simplePos x="0" y="0"/>
                <wp:positionH relativeFrom="column">
                  <wp:posOffset>-72390</wp:posOffset>
                </wp:positionH>
                <wp:positionV relativeFrom="paragraph">
                  <wp:posOffset>-151765</wp:posOffset>
                </wp:positionV>
                <wp:extent cx="5909115" cy="1108515"/>
                <wp:effectExtent l="25400" t="25400" r="60325" b="136525"/>
                <wp:wrapNone/>
                <wp:docPr id="26" name="Gruppierung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09115" cy="1108515"/>
                          <a:chOff x="0" y="0"/>
                          <a:chExt cx="5909115" cy="1108515"/>
                        </a:xfrm>
                      </wpg:grpSpPr>
                      <wps:wsp>
                        <wps:cNvPr id="19" name="Ovale Legende 19"/>
                        <wps:cNvSpPr/>
                        <wps:spPr>
                          <a:xfrm>
                            <a:off x="0" y="0"/>
                            <a:ext cx="1258570" cy="630555"/>
                          </a:xfrm>
                          <a:prstGeom prst="wedgeEllipseCallout">
                            <a:avLst/>
                          </a:prstGeom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9381D84" w14:textId="7EF4A4CF" w:rsidR="00A329CA" w:rsidRPr="00486FB2" w:rsidRDefault="00A329CA" w:rsidP="00463745">
                              <w:pPr>
                                <w:jc w:val="center"/>
                                <w:rPr>
                                  <w:sz w:val="24"/>
                                </w:rPr>
                              </w:pPr>
                              <w:r w:rsidRPr="00486FB2">
                                <w:rPr>
                                  <w:sz w:val="24"/>
                                </w:rPr>
                                <w:t>A) Wer ist Nummer 1?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0" rIns="3600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Ovale Legende 21"/>
                        <wps:cNvSpPr/>
                        <wps:spPr>
                          <a:xfrm>
                            <a:off x="1158240" y="435610"/>
                            <a:ext cx="1259205" cy="647700"/>
                          </a:xfrm>
                          <a:prstGeom prst="wedgeEllipseCallout">
                            <a:avLst>
                              <a:gd name="adj1" fmla="val 24120"/>
                              <a:gd name="adj2" fmla="val 67502"/>
                            </a:avLst>
                          </a:prstGeom>
                          <a:ln w="952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A921C14" w14:textId="17AB2521" w:rsidR="00A329CA" w:rsidRPr="00486FB2" w:rsidRDefault="00A329CA" w:rsidP="00486FB2">
                              <w:pPr>
                                <w:jc w:val="center"/>
                                <w:rPr>
                                  <w:sz w:val="24"/>
                                </w:rPr>
                              </w:pPr>
                              <w:r w:rsidRPr="00486FB2">
                                <w:rPr>
                                  <w:sz w:val="24"/>
                                </w:rPr>
                                <w:t>B) Das ist Nena.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0" rIns="3600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Ovale Legende 23"/>
                        <wps:cNvSpPr/>
                        <wps:spPr>
                          <a:xfrm>
                            <a:off x="2298887" y="26035"/>
                            <a:ext cx="2318145" cy="630933"/>
                          </a:xfrm>
                          <a:prstGeom prst="wedgeEllipseCallout">
                            <a:avLst/>
                          </a:prstGeom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EE5DA28" w14:textId="746EAD70" w:rsidR="00A329CA" w:rsidRPr="00486FB2" w:rsidRDefault="00A329CA" w:rsidP="00486FB2">
                              <w:pPr>
                                <w:jc w:val="center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A) Wie bitte? Kannst du das buchstabieren?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0" rIns="3600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Ovale Legende 24"/>
                        <wps:cNvSpPr/>
                        <wps:spPr>
                          <a:xfrm>
                            <a:off x="3641725" y="676910"/>
                            <a:ext cx="2267390" cy="431605"/>
                          </a:xfrm>
                          <a:prstGeom prst="wedgeEllipseCallout">
                            <a:avLst>
                              <a:gd name="adj1" fmla="val 24120"/>
                              <a:gd name="adj2" fmla="val 67502"/>
                            </a:avLst>
                          </a:prstGeom>
                          <a:ln w="952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903D56C" w14:textId="3F822794" w:rsidR="00A329CA" w:rsidRPr="00486FB2" w:rsidRDefault="00A329CA" w:rsidP="00480D31">
                              <w:pPr>
                                <w:jc w:val="center"/>
                                <w:rPr>
                                  <w:sz w:val="24"/>
                                </w:rPr>
                              </w:pPr>
                              <w:r w:rsidRPr="00486FB2">
                                <w:rPr>
                                  <w:sz w:val="24"/>
                                </w:rPr>
                                <w:t xml:space="preserve">B) </w:t>
                              </w:r>
                              <w:r>
                                <w:rPr>
                                  <w:sz w:val="24"/>
                                </w:rPr>
                                <w:t>Ja, natürlich: N-E-N-A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0" rIns="3600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pierung 26" o:spid="_x0000_s1026" style="position:absolute;margin-left:-5.65pt;margin-top:-11.9pt;width:465.3pt;height:87.3pt;z-index:251667456" coordsize="5909115,110851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">
                <v:shapetype id="_x0000_t63" coordsize="21600,21600" o:spt="63" adj="1350,25920" path="wr0,,21600,21600@15@16@17@18l@21@22xe">
                  <v:stroke joinstyle="miter"/>
                  <v:formulas>
                    <v:f eqn="val #0"/>
                    <v:f eqn="val #1"/>
                    <v:f eqn="sum 10800 0 #0"/>
                    <v:f eqn="sum 10800 0 #1"/>
                    <v:f eqn="atan2 @2 @3"/>
                    <v:f eqn="sumangle @4 11 0"/>
                    <v:f eqn="sumangle @4 0 11"/>
                    <v:f eqn="cos 10800 @4"/>
                    <v:f eqn="sin 10800 @4"/>
                    <v:f eqn="cos 10800 @5"/>
                    <v:f eqn="sin 10800 @5"/>
                    <v:f eqn="cos 10800 @6"/>
                    <v:f eqn="sin 10800 @6"/>
                    <v:f eqn="sum 10800 0 @7"/>
                    <v:f eqn="sum 10800 0 @8"/>
                    <v:f eqn="sum 10800 0 @9"/>
                    <v:f eqn="sum 10800 0 @10"/>
                    <v:f eqn="sum 10800 0 @11"/>
                    <v:f eqn="sum 10800 0 @12"/>
                    <v:f eqn="mod @2 @3 0"/>
                    <v:f eqn="sum @19 0 10800"/>
                    <v:f eqn="if @20 #0 @13"/>
                    <v:f eqn="if @20 #1 @14"/>
                  </v:formulas>
                  <v:path o:connecttype="custom" o:connectlocs="10800,0;3163,3163;0,10800;3163,18437;10800,21600;18437,18437;21600,10800;18437,3163;@21,@22" textboxrect="3163,3163,18437,18437"/>
                  <v:handles>
                    <v:h position="#0,#1"/>
                  </v:handles>
                </v:shapetype>
                <v:shape id="Ovale Legende 19" o:spid="_x0000_s1027" type="#_x0000_t63" style="position:absolute;width:1258570;height:630555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eqhCJwAAA&#10;ANsAAAAPAAAAZHJzL2Rvd25yZXYueG1sRE9Ni8IwEL0v+B/CCN40UVC0axQRRfHiWoW9Ds1sW7aZ&#10;lCZq9dcbYWFv83ifM1+2thI3anzpWMNwoEAQZ86UnGu4nLf9KQgfkA1WjknDgzwsF52POSbG3flE&#10;tzTkIoawT1BDEUKdSOmzgiz6gauJI/fjGoshwiaXpsF7DLeVHCk1kRZLjg0F1rQuKPtNr1bDcfdU&#10;zqrndfyFIyU3YecO2bfWvW67+gQRqA3/4j/33sT5M3j/Eg+QixcA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BeqhCJwAAAANsAAAAPAAAAAAAAAAAAAAAAAJcCAABkcnMvZG93bnJl&#10;di54bWxQSwUGAAAAAAQABAD1AAAAhAMAAAAA&#10;" adj="6300,24300" fillcolor="white [3201]" strokecolor="#4f81bd [3204]" strokeweight="2pt">
                  <v:textbox inset="1mm,0,1mm,0">
                    <w:txbxContent>
                      <w:p w14:paraId="59381D84" w14:textId="7EF4A4CF" w:rsidR="00A329CA" w:rsidRPr="00486FB2" w:rsidRDefault="00A329CA" w:rsidP="00463745">
                        <w:pPr>
                          <w:jc w:val="center"/>
                          <w:rPr>
                            <w:sz w:val="24"/>
                          </w:rPr>
                        </w:pPr>
                        <w:r w:rsidRPr="00486FB2">
                          <w:rPr>
                            <w:sz w:val="24"/>
                          </w:rPr>
                          <w:t>A) Wer ist Nummer 1?</w:t>
                        </w:r>
                      </w:p>
                    </w:txbxContent>
                  </v:textbox>
                </v:shape>
                <v:shape id="Ovale Legende 21" o:spid="_x0000_s1028" type="#_x0000_t63" style="position:absolute;left:1158240;top:435610;width:1259205;height:6477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FP6O+wgAA&#10;ANsAAAAPAAAAZHJzL2Rvd25yZXYueG1sRI9Ba8JAFITvQv/D8oTedJMURFJXCUKhxxqtXl+zzySa&#10;fRt2t0n6791CocdhZr5hNrvJdGIg51vLCtJlAoK4srrlWsHp+LZYg/ABWWNnmRT8kIfd9mm2wVzb&#10;kQ80lKEWEcI+RwVNCH0upa8aMuiXtieO3tU6gyFKV0vtcIxw08ksSVbSYMtxocGe9g1V9/LbKLit&#10;P70z5Yfm++XrlB5Wxcs51Eo9z6fiFUSgKfyH/9rvWkGWwu+X+APk9gE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AU/o77CAAAA2wAAAA8AAAAAAAAAAAAAAAAAlwIAAGRycy9kb3du&#10;cmV2LnhtbFBLBQYAAAAABAAEAPUAAACGAwAAAAA=&#10;" adj="16010,25380" fillcolor="white [3201]" strokecolor="red">
                  <v:textbox inset="1mm,0,1mm,0">
                    <w:txbxContent>
                      <w:p w14:paraId="1A921C14" w14:textId="17AB2521" w:rsidR="00A329CA" w:rsidRPr="00486FB2" w:rsidRDefault="00A329CA" w:rsidP="00486FB2">
                        <w:pPr>
                          <w:jc w:val="center"/>
                          <w:rPr>
                            <w:sz w:val="24"/>
                          </w:rPr>
                        </w:pPr>
                        <w:r w:rsidRPr="00486FB2">
                          <w:rPr>
                            <w:sz w:val="24"/>
                          </w:rPr>
                          <w:t>B) Das ist Nena.</w:t>
                        </w:r>
                      </w:p>
                    </w:txbxContent>
                  </v:textbox>
                </v:shape>
                <v:shape id="Ovale Legende 23" o:spid="_x0000_s1029" type="#_x0000_t63" style="position:absolute;left:2298887;top:26035;width:2318145;height:630933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xLu3ewwAA&#10;ANsAAAAPAAAAZHJzL2Rvd25yZXYueG1sRI9Ba8JAFITvgv9heUJvZreRikRXKaVi6aWaFrw+sq9J&#10;aPZtyK4mza/vFgSPw8x8w2x2g23ElTpfO9bwmCgQxIUzNZcavj738xUIH5ANNo5Jwy952G2nkw1m&#10;xvV8omseShEh7DPUUIXQZlL6oiKLPnEtcfS+XWcxRNmV0nTYR7htZKrUUlqsOS5U2NJLRcVPfrEa&#10;Pg6jclaNl6cjpkq+hoN7L85aP8yG5zWIQEO4h2/tN6MhXcD/l/gD5PYP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xLu3ewwAAANsAAAAPAAAAAAAAAAAAAAAAAJcCAABkcnMvZG93&#10;bnJldi54bWxQSwUGAAAAAAQABAD1AAAAhwMAAAAA&#10;" adj="6300,24300" fillcolor="white [3201]" strokecolor="#4f81bd [3204]" strokeweight="2pt">
                  <v:textbox inset="1mm,0,1mm,0">
                    <w:txbxContent>
                      <w:p w14:paraId="2EE5DA28" w14:textId="746EAD70" w:rsidR="00A329CA" w:rsidRPr="00486FB2" w:rsidRDefault="00A329CA" w:rsidP="00486FB2">
                        <w:pPr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A) Wie bitte? Kannst du das buchstabieren?</w:t>
                        </w:r>
                      </w:p>
                    </w:txbxContent>
                  </v:textbox>
                </v:shape>
                <v:shape id="Ovale Legende 24" o:spid="_x0000_s1030" type="#_x0000_t63" style="position:absolute;left:3641725;top:676910;width:2267390;height:431605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VSAAmwgAA&#10;ANsAAAAPAAAAZHJzL2Rvd25yZXYueG1sRI9Pi8IwFMTvwn6H8Ba8aeofpHSNIgsLHrXq7vVt82yr&#10;zUtJotZvbwTB4zAzv2Hmy8404krO15YVjIYJCOLC6ppLBfvdzyAF4QOyxsYyKbiTh+XiozfHTNsb&#10;b+mah1JECPsMFVQhtJmUvqjIoB/aljh6R+sMhihdKbXDW4SbRo6TZCYN1hwXKmzpu6LinF+MglN6&#10;8M7kG83nv//9aDtbTX5DqVT/s1t9gQjUhXf41V5rBeMpPL/EHyAXD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BVIACbCAAAA2wAAAA8AAAAAAAAAAAAAAAAAlwIAAGRycy9kb3du&#10;cmV2LnhtbFBLBQYAAAAABAAEAPUAAACGAwAAAAA=&#10;" adj="16010,25380" fillcolor="white [3201]" strokecolor="red">
                  <v:textbox inset="1mm,0,1mm,0">
                    <w:txbxContent>
                      <w:p w14:paraId="6903D56C" w14:textId="3F822794" w:rsidR="00A329CA" w:rsidRPr="00486FB2" w:rsidRDefault="00A329CA" w:rsidP="00480D31">
                        <w:pPr>
                          <w:jc w:val="center"/>
                          <w:rPr>
                            <w:sz w:val="24"/>
                          </w:rPr>
                        </w:pPr>
                        <w:r w:rsidRPr="00486FB2">
                          <w:rPr>
                            <w:sz w:val="24"/>
                          </w:rPr>
                          <w:t xml:space="preserve">B) </w:t>
                        </w:r>
                        <w:r>
                          <w:rPr>
                            <w:sz w:val="24"/>
                          </w:rPr>
                          <w:t>Ja, natürlich: N-E-N-A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12371" w:rsidRPr="00A12371">
        <w:rPr>
          <w:b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D427CE9" wp14:editId="7CAE939D">
                <wp:simplePos x="0" y="0"/>
                <wp:positionH relativeFrom="column">
                  <wp:posOffset>5382260</wp:posOffset>
                </wp:positionH>
                <wp:positionV relativeFrom="paragraph">
                  <wp:posOffset>-502920</wp:posOffset>
                </wp:positionV>
                <wp:extent cx="485775" cy="758825"/>
                <wp:effectExtent l="0" t="0" r="0" b="3175"/>
                <wp:wrapNone/>
                <wp:docPr id="1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5775" cy="7588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352B9B" w14:textId="368F4DAC" w:rsidR="00A329CA" w:rsidRPr="00A12371" w:rsidRDefault="00A329CA" w:rsidP="00463745">
                            <w:pPr>
                              <w:rPr>
                                <w:b/>
                                <w:noProof/>
                                <w:sz w:val="72"/>
                              </w:rPr>
                            </w:pPr>
                            <w:r w:rsidRPr="00A12371">
                              <w:rPr>
                                <w:b/>
                                <w:sz w:val="72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feld 1" o:spid="_x0000_s1031" type="#_x0000_t202" style="position:absolute;margin-left:423.8pt;margin-top:-39.55pt;width:38.25pt;height:59.75pt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" fillcolor="white [3201]" stroked="f" strokeweight="2pt">
                <v:textbox style="mso-fit-shape-to-text:t">
                  <w:txbxContent>
                    <w:p w14:paraId="20352B9B" w14:textId="368F4DAC" w:rsidR="00826C38" w:rsidRPr="00A12371" w:rsidRDefault="00826C38" w:rsidP="00463745">
                      <w:pPr>
                        <w:rPr>
                          <w:b/>
                          <w:noProof/>
                          <w:sz w:val="72"/>
                        </w:rPr>
                      </w:pPr>
                      <w:r w:rsidRPr="00A12371">
                        <w:rPr>
                          <w:b/>
                          <w:sz w:val="72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</w:p>
    <w:p w14:paraId="010B1828" w14:textId="3AB57955" w:rsidR="00463745" w:rsidRDefault="00463745" w:rsidP="00463745"/>
    <w:p w14:paraId="21AA65E3" w14:textId="3B8B37B8" w:rsidR="00463745" w:rsidRDefault="00463745" w:rsidP="00463745"/>
    <w:p w14:paraId="21138784" w14:textId="77777777" w:rsidR="00463745" w:rsidRDefault="00463745" w:rsidP="00463745"/>
    <w:p w14:paraId="05428DF7" w14:textId="77777777" w:rsidR="00463745" w:rsidRPr="0028505F" w:rsidRDefault="00463745" w:rsidP="00463745"/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603"/>
        <w:gridCol w:w="4603"/>
      </w:tblGrid>
      <w:tr w:rsidR="00920678" w14:paraId="7DDE3EA0" w14:textId="77777777" w:rsidTr="004C1FEA">
        <w:trPr>
          <w:trHeight w:hRule="exact" w:val="3289"/>
        </w:trPr>
        <w:tc>
          <w:tcPr>
            <w:tcW w:w="4603" w:type="dxa"/>
            <w:tcBorders>
              <w:bottom w:val="nil"/>
            </w:tcBorders>
            <w:vAlign w:val="center"/>
          </w:tcPr>
          <w:p w14:paraId="4E618F11" w14:textId="77777777" w:rsidR="00920678" w:rsidRDefault="00920678" w:rsidP="00920678">
            <w:pPr>
              <w:spacing w:line="240" w:lineRule="auto"/>
              <w:jc w:val="center"/>
            </w:pPr>
            <w:r>
              <w:rPr>
                <w:rFonts w:ascii="Helvetica" w:hAnsi="Helvetica" w:cs="Helvetica"/>
                <w:noProof/>
              </w:rPr>
              <w:drawing>
                <wp:inline distT="0" distB="0" distL="0" distR="0" wp14:anchorId="2DAEF0B7" wp14:editId="286F6A43">
                  <wp:extent cx="2463866" cy="1980000"/>
                  <wp:effectExtent l="0" t="0" r="0" b="1270"/>
                  <wp:docPr id="2" name="Bild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ackgroundRemoval t="10000" b="99000" l="8250" r="90000">
                                        <a14:foregroundMark x1="28333" y1="56500" x2="28333" y2="56500"/>
                                        <a14:foregroundMark x1="25500" y1="57750" x2="25500" y2="57750"/>
                                        <a14:foregroundMark x1="74167" y1="77125" x2="74167" y2="77125"/>
                                        <a14:foregroundMark x1="75833" y1="65125" x2="75833" y2="65125"/>
                                        <a14:foregroundMark x1="79500" y1="84000" x2="79500" y2="84000"/>
                                        <a14:foregroundMark x1="75833" y1="86000" x2="75833" y2="86000"/>
                                        <a14:foregroundMark x1="71250" y1="86000" x2="71250" y2="86000"/>
                                        <a14:foregroundMark x1="63250" y1="84500" x2="63250" y2="84500"/>
                                        <a14:foregroundMark x1="52333" y1="94500" x2="52333" y2="94500"/>
                                        <a14:foregroundMark x1="30167" y1="89000" x2="30167" y2="89000"/>
                                        <a14:foregroundMark x1="34750" y1="90500" x2="34750" y2="90500"/>
                                        <a14:foregroundMark x1="23833" y1="90500" x2="23833" y2="90500"/>
                                        <a14:foregroundMark x1="75167" y1="60625" x2="75167" y2="60625"/>
                                        <a14:foregroundMark x1="41750" y1="93500" x2="41750" y2="93500"/>
                                        <a14:foregroundMark x1="30167" y1="51750" x2="30167" y2="51750"/>
                                        <a14:foregroundMark x1="26167" y1="53750" x2="26167" y2="5375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061" t="8521" r="16614" b="11448"/>
                          <a:stretch/>
                        </pic:blipFill>
                        <pic:spPr bwMode="auto">
                          <a:xfrm>
                            <a:off x="0" y="0"/>
                            <a:ext cx="2463866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3" w:type="dxa"/>
            <w:tcBorders>
              <w:bottom w:val="nil"/>
            </w:tcBorders>
            <w:vAlign w:val="center"/>
          </w:tcPr>
          <w:p w14:paraId="0FBA6C6D" w14:textId="77777777" w:rsidR="00920678" w:rsidRDefault="00920678" w:rsidP="00920678">
            <w:pPr>
              <w:spacing w:line="240" w:lineRule="auto"/>
              <w:jc w:val="center"/>
            </w:pPr>
            <w:r>
              <w:rPr>
                <w:rFonts w:ascii="Helvetica" w:hAnsi="Helvetica" w:cs="Helvetica"/>
                <w:noProof/>
                <w:sz w:val="24"/>
              </w:rPr>
              <w:drawing>
                <wp:inline distT="0" distB="0" distL="0" distR="0" wp14:anchorId="05F9F860" wp14:editId="08A200B1">
                  <wp:extent cx="2702121" cy="1980000"/>
                  <wp:effectExtent l="0" t="0" r="0" b="1270"/>
                  <wp:docPr id="3" name="Bild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ackgroundRemoval t="980" b="99804" l="0" r="100000">
                                        <a14:foregroundMark x1="73707" y1="14118" x2="73707" y2="14118"/>
                                        <a14:foregroundMark x1="83046" y1="76667" x2="83046" y2="76667"/>
                                        <a14:foregroundMark x1="81322" y1="86078" x2="81322" y2="86078"/>
                                        <a14:foregroundMark x1="89224" y1="80392" x2="89224" y2="80392"/>
                                        <a14:foregroundMark x1="87500" y1="65882" x2="87500" y2="65882"/>
                                        <a14:foregroundMark x1="21408" y1="83725" x2="21408" y2="83725"/>
                                        <a14:foregroundMark x1="15517" y1="73333" x2="15517" y2="73333"/>
                                        <a14:foregroundMark x1="11351" y1="86471" x2="11351" y2="86471"/>
                                        <a14:foregroundMark x1="10057" y1="80392" x2="10057" y2="80392"/>
                                        <a14:foregroundMark x1="3448" y1="77255" x2="3448" y2="77255"/>
                                        <a14:foregroundMark x1="25862" y1="35294" x2="25862" y2="35294"/>
                                        <a14:foregroundMark x1="28305" y1="12745" x2="28305" y2="12745"/>
                                        <a14:foregroundMark x1="36207" y1="8431" x2="36207" y2="8431"/>
                                        <a14:foregroundMark x1="51006" y1="9020" x2="51006" y2="9020"/>
                                        <a14:foregroundMark x1="41092" y1="3333" x2="41092" y2="3333"/>
                                        <a14:foregroundMark x1="30316" y1="18824" x2="30316" y2="18824"/>
                                        <a14:foregroundMark x1="23420" y1="14118" x2="23420" y2="14118"/>
                                        <a14:foregroundMark x1="31034" y1="5686" x2="31034" y2="5686"/>
                                        <a14:foregroundMark x1="22414" y1="20784" x2="22414" y2="20784"/>
                                        <a14:foregroundMark x1="19684" y1="14118" x2="19684" y2="14118"/>
                                        <a14:foregroundMark x1="18966" y1="49804" x2="18966" y2="49804"/>
                                        <a14:foregroundMark x1="91667" y1="89412" x2="91667" y2="89412"/>
                                        <a14:foregroundMark x1="94828" y1="95882" x2="94828" y2="95882"/>
                                        <a14:foregroundMark x1="45115" y1="8431" x2="45115" y2="8431"/>
                                        <a14:backgroundMark x1="91667" y1="39608" x2="91667" y2="39608"/>
                                        <a14:backgroundMark x1="83046" y1="35294" x2="83046" y2="35294"/>
                                        <a14:backgroundMark x1="88218" y1="53725" x2="88218" y2="53725"/>
                                        <a14:backgroundMark x1="64080" y1="2745" x2="64080" y2="2745"/>
                                        <a14:backgroundMark x1="35201" y1="3333" x2="35201" y2="3333"/>
                                        <a14:backgroundMark x1="64799" y1="63529" x2="64799" y2="63529"/>
                                        <a14:backgroundMark x1="64511" y1="58431" x2="64511" y2="58431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2121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0678" w14:paraId="28817B89" w14:textId="77777777" w:rsidTr="00480D31">
        <w:trPr>
          <w:trHeight w:hRule="exact" w:val="737"/>
        </w:trPr>
        <w:tc>
          <w:tcPr>
            <w:tcW w:w="4603" w:type="dxa"/>
            <w:tcBorders>
              <w:top w:val="nil"/>
            </w:tcBorders>
            <w:vAlign w:val="center"/>
          </w:tcPr>
          <w:p w14:paraId="521586B2" w14:textId="10FB17F3" w:rsidR="00920678" w:rsidRDefault="00CC2E79" w:rsidP="00920678">
            <w:pPr>
              <w:spacing w:line="240" w:lineRule="auto"/>
              <w:jc w:val="center"/>
            </w:pPr>
            <w:r>
              <w:t>1) __  __  __  __</w:t>
            </w:r>
          </w:p>
        </w:tc>
        <w:tc>
          <w:tcPr>
            <w:tcW w:w="4603" w:type="dxa"/>
            <w:tcBorders>
              <w:top w:val="nil"/>
            </w:tcBorders>
            <w:vAlign w:val="center"/>
          </w:tcPr>
          <w:p w14:paraId="1EDD3D32" w14:textId="0BD28246" w:rsidR="00920678" w:rsidRDefault="00CC2E79" w:rsidP="00920678">
            <w:pPr>
              <w:spacing w:line="240" w:lineRule="auto"/>
              <w:jc w:val="center"/>
            </w:pPr>
            <w:r>
              <w:t xml:space="preserve">2) </w:t>
            </w:r>
            <w:r w:rsidR="00920678" w:rsidRPr="00BA194C">
              <w:rPr>
                <w:caps/>
                <w:szCs w:val="28"/>
              </w:rPr>
              <w:t>Julien Bam</w:t>
            </w:r>
            <w:r w:rsidR="00920678">
              <w:t xml:space="preserve"> (deutscher </w:t>
            </w:r>
            <w:proofErr w:type="spellStart"/>
            <w:r w:rsidR="00920678">
              <w:t>Youtuber</w:t>
            </w:r>
            <w:proofErr w:type="spellEnd"/>
            <w:r w:rsidR="00920678">
              <w:t>)</w:t>
            </w:r>
          </w:p>
        </w:tc>
      </w:tr>
      <w:tr w:rsidR="00920678" w14:paraId="3C8DA9D1" w14:textId="77777777" w:rsidTr="004C1FEA">
        <w:trPr>
          <w:trHeight w:hRule="exact" w:val="3289"/>
        </w:trPr>
        <w:tc>
          <w:tcPr>
            <w:tcW w:w="4603" w:type="dxa"/>
            <w:tcBorders>
              <w:bottom w:val="nil"/>
            </w:tcBorders>
            <w:vAlign w:val="center"/>
          </w:tcPr>
          <w:p w14:paraId="0A6CFE7B" w14:textId="44D7BE7D" w:rsidR="00920678" w:rsidRDefault="00BB11DB" w:rsidP="00920678">
            <w:pPr>
              <w:spacing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23B3933C" wp14:editId="6D989361">
                  <wp:extent cx="2143060" cy="1980000"/>
                  <wp:effectExtent l="0" t="0" r="0" b="1270"/>
                  <wp:docPr id="9" name="Bild 9" descr="Ohne Titel 1:Users:martinainderst:Desktop:Unbenannt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Ohne Titel 1:Users:martinainderst:Desktop:Unbenannt2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173" t="5632" r="23893" b="38070"/>
                          <a:stretch/>
                        </pic:blipFill>
                        <pic:spPr bwMode="auto">
                          <a:xfrm>
                            <a:off x="0" y="0"/>
                            <a:ext cx="2143060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3" w:type="dxa"/>
            <w:tcBorders>
              <w:bottom w:val="nil"/>
            </w:tcBorders>
            <w:vAlign w:val="center"/>
          </w:tcPr>
          <w:p w14:paraId="126B61A5" w14:textId="77777777" w:rsidR="00920678" w:rsidRDefault="00920678" w:rsidP="00920678">
            <w:pPr>
              <w:spacing w:line="240" w:lineRule="auto"/>
              <w:jc w:val="center"/>
            </w:pPr>
            <w:r>
              <w:rPr>
                <w:rFonts w:ascii="Helvetica" w:hAnsi="Helvetica" w:cs="Helvetica"/>
                <w:noProof/>
              </w:rPr>
              <w:drawing>
                <wp:inline distT="0" distB="0" distL="0" distR="0" wp14:anchorId="64A24047" wp14:editId="3123BC90">
                  <wp:extent cx="1980000" cy="1980000"/>
                  <wp:effectExtent l="0" t="0" r="1270" b="1270"/>
                  <wp:docPr id="6" name="Bild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ackgroundRemoval t="889" b="98667" l="2667" r="100000">
                                        <a14:foregroundMark x1="26222" y1="86222" x2="26222" y2="86222"/>
                                        <a14:foregroundMark x1="12444" y1="84889" x2="12444" y2="84889"/>
                                        <a14:foregroundMark x1="78667" y1="88444" x2="78667" y2="88444"/>
                                        <a14:foregroundMark x1="89778" y1="82222" x2="89778" y2="82222"/>
                                        <a14:foregroundMark x1="83556" y1="76000" x2="83556" y2="76000"/>
                                        <a14:foregroundMark x1="95111" y1="87556" x2="95111" y2="87556"/>
                                        <a14:foregroundMark x1="87556" y1="90667" x2="87556" y2="90667"/>
                                        <a14:foregroundMark x1="76000" y1="72889" x2="76000" y2="72889"/>
                                        <a14:foregroundMark x1="38222" y1="40444" x2="38222" y2="40444"/>
                                        <a14:foregroundMark x1="30667" y1="60444" x2="30667" y2="60444"/>
                                        <a14:foregroundMark x1="33333" y1="82222" x2="33333" y2="82222"/>
                                        <a14:foregroundMark x1="33333" y1="90222" x2="33333" y2="90222"/>
                                        <a14:foregroundMark x1="20000" y1="89778" x2="20000" y2="89778"/>
                                        <a14:foregroundMark x1="19556" y1="80444" x2="19556" y2="80444"/>
                                        <a14:foregroundMark x1="28000" y1="78667" x2="28000" y2="78667"/>
                                        <a14:foregroundMark x1="34222" y1="87111" x2="34222" y2="87111"/>
                                        <a14:foregroundMark x1="27556" y1="91556" x2="27556" y2="91556"/>
                                        <a14:foregroundMark x1="12889" y1="90667" x2="12889" y2="90667"/>
                                        <a14:backgroundMark x1="91111" y1="58222" x2="91111" y2="58222"/>
                                        <a14:backgroundMark x1="23111" y1="59111" x2="23111" y2="59111"/>
                                        <a14:backgroundMark x1="26667" y1="60889" x2="26667" y2="60889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0678" w14:paraId="6566C219" w14:textId="77777777" w:rsidTr="00480D31">
        <w:trPr>
          <w:trHeight w:hRule="exact" w:val="737"/>
        </w:trPr>
        <w:tc>
          <w:tcPr>
            <w:tcW w:w="4603" w:type="dxa"/>
            <w:tcBorders>
              <w:top w:val="nil"/>
            </w:tcBorders>
            <w:vAlign w:val="center"/>
          </w:tcPr>
          <w:p w14:paraId="21B89D94" w14:textId="345F9811" w:rsidR="00920678" w:rsidRDefault="00CC2E79" w:rsidP="00566EE6">
            <w:pPr>
              <w:spacing w:line="240" w:lineRule="auto"/>
              <w:jc w:val="center"/>
            </w:pPr>
            <w:r>
              <w:t xml:space="preserve">3) </w:t>
            </w:r>
            <w:r w:rsidR="00566EE6">
              <w:rPr>
                <w:caps/>
                <w:szCs w:val="28"/>
              </w:rPr>
              <w:t>GARDI HUTTER</w:t>
            </w:r>
            <w:r w:rsidR="00920678">
              <w:t xml:space="preserve"> (</w:t>
            </w:r>
            <w:r w:rsidR="00AA3E75">
              <w:t>S</w:t>
            </w:r>
            <w:r w:rsidR="00566EE6">
              <w:t>chweizer</w:t>
            </w:r>
            <w:r w:rsidR="00920678">
              <w:t xml:space="preserve"> </w:t>
            </w:r>
            <w:r w:rsidR="00566EE6">
              <w:t>Clownin</w:t>
            </w:r>
            <w:r w:rsidR="00920678">
              <w:t>)</w:t>
            </w:r>
          </w:p>
        </w:tc>
        <w:tc>
          <w:tcPr>
            <w:tcW w:w="4603" w:type="dxa"/>
            <w:tcBorders>
              <w:top w:val="nil"/>
            </w:tcBorders>
            <w:vAlign w:val="center"/>
          </w:tcPr>
          <w:p w14:paraId="11E3A612" w14:textId="152957B5" w:rsidR="00920678" w:rsidRDefault="00CC2E79" w:rsidP="00AC1BA5">
            <w:pPr>
              <w:spacing w:line="240" w:lineRule="auto"/>
              <w:jc w:val="center"/>
            </w:pPr>
            <w:r>
              <w:t>__ __ __ __ __ __    __ __ __ __ __ __</w:t>
            </w:r>
          </w:p>
        </w:tc>
      </w:tr>
      <w:tr w:rsidR="00920678" w14:paraId="0928C5CD" w14:textId="77777777" w:rsidTr="004C1FEA">
        <w:trPr>
          <w:trHeight w:hRule="exact" w:val="3289"/>
        </w:trPr>
        <w:tc>
          <w:tcPr>
            <w:tcW w:w="4603" w:type="dxa"/>
            <w:tcBorders>
              <w:bottom w:val="nil"/>
            </w:tcBorders>
            <w:vAlign w:val="center"/>
          </w:tcPr>
          <w:p w14:paraId="323136D0" w14:textId="77777777" w:rsidR="00920678" w:rsidRDefault="00920678" w:rsidP="00920678">
            <w:pPr>
              <w:spacing w:line="240" w:lineRule="auto"/>
              <w:jc w:val="center"/>
            </w:pPr>
            <w:r>
              <w:rPr>
                <w:rFonts w:ascii="Helvetica" w:hAnsi="Helvetica" w:cs="Helvetica"/>
                <w:noProof/>
              </w:rPr>
              <w:drawing>
                <wp:inline distT="0" distB="0" distL="0" distR="0" wp14:anchorId="7ED3BF82" wp14:editId="7BD1224F">
                  <wp:extent cx="2580261" cy="1980000"/>
                  <wp:effectExtent l="0" t="0" r="10795" b="1270"/>
                  <wp:docPr id="8" name="Bild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backgroundRemoval t="0" b="100000" l="22000" r="94000">
                                        <a14:foregroundMark x1="45524" y1="61345" x2="45524" y2="61345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886" r="4225"/>
                          <a:stretch/>
                        </pic:blipFill>
                        <pic:spPr bwMode="auto">
                          <a:xfrm>
                            <a:off x="0" y="0"/>
                            <a:ext cx="2580261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3" w:type="dxa"/>
            <w:tcBorders>
              <w:bottom w:val="nil"/>
            </w:tcBorders>
            <w:vAlign w:val="center"/>
          </w:tcPr>
          <w:p w14:paraId="25109B76" w14:textId="3007805C" w:rsidR="00920678" w:rsidRDefault="00D610EA" w:rsidP="00920678">
            <w:pPr>
              <w:spacing w:line="240" w:lineRule="auto"/>
              <w:jc w:val="center"/>
            </w:pPr>
            <w:r>
              <w:rPr>
                <w:rFonts w:ascii="Helvetica" w:hAnsi="Helvetica" w:cs="Helvetica"/>
                <w:noProof/>
              </w:rPr>
              <w:drawing>
                <wp:inline distT="0" distB="0" distL="0" distR="0" wp14:anchorId="2AD41ADF" wp14:editId="2617A180">
                  <wp:extent cx="2293163" cy="1980000"/>
                  <wp:effectExtent l="0" t="0" r="0" b="1270"/>
                  <wp:docPr id="22" name="Bild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ackgroundRemoval t="1667" b="99524" l="11270" r="91111">
                                        <a14:foregroundMark x1="47937" y1="25714" x2="47937" y2="25714"/>
                                        <a14:foregroundMark x1="53175" y1="14286" x2="53175" y2="14286"/>
                                        <a14:foregroundMark x1="47302" y1="7619" x2="47302" y2="7619"/>
                                        <a14:foregroundMark x1="43968" y1="10952" x2="43968" y2="10952"/>
                                        <a14:foregroundMark x1="52063" y1="34762" x2="52063" y2="34762"/>
                                        <a14:foregroundMark x1="53175" y1="29524" x2="53175" y2="29524"/>
                                        <a14:foregroundMark x1="46825" y1="42381" x2="46825" y2="42381"/>
                                        <a14:foregroundMark x1="45714" y1="30714" x2="45714" y2="30714"/>
                                        <a14:foregroundMark x1="44286" y1="18095" x2="44286" y2="18095"/>
                                        <a14:foregroundMark x1="51587" y1="8810" x2="51587" y2="8810"/>
                                        <a14:foregroundMark x1="49365" y1="18810" x2="49365" y2="18810"/>
                                        <a14:foregroundMark x1="47937" y1="13095" x2="47937" y2="13095"/>
                                        <a14:foregroundMark x1="55714" y1="11429" x2="55714" y2="11429"/>
                                        <a14:foregroundMark x1="57460" y1="24048" x2="57460" y2="24048"/>
                                        <a14:foregroundMark x1="54127" y1="6667" x2="54127" y2="6667"/>
                                        <a14:foregroundMark x1="26825" y1="72619" x2="26825" y2="72619"/>
                                        <a14:foregroundMark x1="24127" y1="85238" x2="24127" y2="85238"/>
                                        <a14:foregroundMark x1="24127" y1="91667" x2="24127" y2="91667"/>
                                        <a14:foregroundMark x1="22698" y1="75952" x2="22698" y2="75952"/>
                                        <a14:foregroundMark x1="24444" y1="70952" x2="24444" y2="70952"/>
                                        <a14:foregroundMark x1="23810" y1="95714" x2="23810" y2="95714"/>
                                        <a14:foregroundMark x1="22063" y1="89524" x2="22063" y2="89524"/>
                                        <a14:foregroundMark x1="73333" y1="80714" x2="73333" y2="80714"/>
                                        <a14:foregroundMark x1="56667" y1="14048" x2="56667" y2="14048"/>
                                        <a14:foregroundMark x1="57143" y1="16429" x2="57143" y2="16429"/>
                                        <a14:foregroundMark x1="41905" y1="8571" x2="41905" y2="8571"/>
                                        <a14:foregroundMark x1="41429" y1="13333" x2="41429" y2="13333"/>
                                        <a14:foregroundMark x1="41111" y1="14762" x2="41111" y2="14762"/>
                                        <a14:foregroundMark x1="41270" y1="12143" x2="41270" y2="12143"/>
                                        <a14:foregroundMark x1="41270" y1="18571" x2="41270" y2="18571"/>
                                        <a14:foregroundMark x1="41270" y1="20238" x2="41270" y2="20238"/>
                                        <a14:foregroundMark x1="41270" y1="21429" x2="41270" y2="21429"/>
                                        <a14:foregroundMark x1="25556" y1="77619" x2="25556" y2="77619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56" t="-1" r="23127" b="32113"/>
                          <a:stretch/>
                        </pic:blipFill>
                        <pic:spPr bwMode="auto">
                          <a:xfrm>
                            <a:off x="0" y="0"/>
                            <a:ext cx="2293163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0678" w14:paraId="2272EB05" w14:textId="77777777" w:rsidTr="00480D31">
        <w:trPr>
          <w:trHeight w:hRule="exact" w:val="737"/>
        </w:trPr>
        <w:tc>
          <w:tcPr>
            <w:tcW w:w="4603" w:type="dxa"/>
            <w:tcBorders>
              <w:top w:val="nil"/>
            </w:tcBorders>
            <w:vAlign w:val="center"/>
          </w:tcPr>
          <w:p w14:paraId="7C390B55" w14:textId="17264B41" w:rsidR="00920678" w:rsidRDefault="00CC2E79" w:rsidP="00E40DD7">
            <w:pPr>
              <w:spacing w:line="240" w:lineRule="auto"/>
              <w:jc w:val="center"/>
            </w:pPr>
            <w:r>
              <w:t xml:space="preserve">5) </w:t>
            </w:r>
            <w:r w:rsidR="00E40DD7">
              <w:t>__ __ __ __     __ __ __ __ __ __ __</w:t>
            </w:r>
          </w:p>
        </w:tc>
        <w:tc>
          <w:tcPr>
            <w:tcW w:w="4603" w:type="dxa"/>
            <w:tcBorders>
              <w:top w:val="nil"/>
            </w:tcBorders>
            <w:vAlign w:val="center"/>
          </w:tcPr>
          <w:p w14:paraId="3374AF1F" w14:textId="08ED96AC" w:rsidR="00920678" w:rsidRPr="002C362A" w:rsidRDefault="00CC2E79" w:rsidP="00920678">
            <w:pPr>
              <w:spacing w:line="240" w:lineRule="auto"/>
              <w:jc w:val="center"/>
            </w:pPr>
            <w:r>
              <w:t xml:space="preserve">6) </w:t>
            </w:r>
            <w:r w:rsidR="00920678" w:rsidRPr="00BA194C">
              <w:rPr>
                <w:caps/>
                <w:szCs w:val="28"/>
              </w:rPr>
              <w:t>Xherdan Shaqiri</w:t>
            </w:r>
          </w:p>
          <w:p w14:paraId="1E6EF9D4" w14:textId="50E50A16" w:rsidR="00920678" w:rsidRDefault="00AA3E75" w:rsidP="00920678">
            <w:pPr>
              <w:spacing w:line="240" w:lineRule="auto"/>
              <w:jc w:val="center"/>
            </w:pPr>
            <w:r>
              <w:t xml:space="preserve"> (S</w:t>
            </w:r>
            <w:bookmarkStart w:id="0" w:name="_GoBack"/>
            <w:bookmarkEnd w:id="0"/>
            <w:r w:rsidR="00920678">
              <w:t xml:space="preserve">chweizer </w:t>
            </w:r>
            <w:proofErr w:type="spellStart"/>
            <w:r w:rsidR="00920678">
              <w:t>Fussballspieler</w:t>
            </w:r>
            <w:proofErr w:type="spellEnd"/>
            <w:r w:rsidR="00920678">
              <w:t>)</w:t>
            </w:r>
          </w:p>
        </w:tc>
      </w:tr>
    </w:tbl>
    <w:p w14:paraId="63095D58" w14:textId="3FC11CD6" w:rsidR="00700C05" w:rsidRDefault="00D610EA" w:rsidP="009000EE">
      <w:r>
        <w:rPr>
          <w:b/>
          <w:noProof/>
        </w:rPr>
        <w:lastRenderedPageBreak/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7ED039F8" wp14:editId="28F9E21A">
                <wp:simplePos x="0" y="0"/>
                <wp:positionH relativeFrom="column">
                  <wp:posOffset>-125747</wp:posOffset>
                </wp:positionH>
                <wp:positionV relativeFrom="paragraph">
                  <wp:posOffset>-123825</wp:posOffset>
                </wp:positionV>
                <wp:extent cx="5908675" cy="1108075"/>
                <wp:effectExtent l="25400" t="25400" r="60325" b="136525"/>
                <wp:wrapNone/>
                <wp:docPr id="27" name="Gruppierung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08675" cy="1108075"/>
                          <a:chOff x="0" y="0"/>
                          <a:chExt cx="5909115" cy="1108515"/>
                        </a:xfrm>
                      </wpg:grpSpPr>
                      <wps:wsp>
                        <wps:cNvPr id="28" name="Ovale Legende 28"/>
                        <wps:cNvSpPr/>
                        <wps:spPr>
                          <a:xfrm>
                            <a:off x="0" y="0"/>
                            <a:ext cx="1258570" cy="630555"/>
                          </a:xfrm>
                          <a:prstGeom prst="wedgeEllipseCallout">
                            <a:avLst/>
                          </a:prstGeom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B0F9259" w14:textId="77777777" w:rsidR="00A329CA" w:rsidRPr="00486FB2" w:rsidRDefault="00A329CA" w:rsidP="00826C38">
                              <w:pPr>
                                <w:jc w:val="center"/>
                                <w:rPr>
                                  <w:sz w:val="24"/>
                                </w:rPr>
                              </w:pPr>
                              <w:r w:rsidRPr="00486FB2">
                                <w:rPr>
                                  <w:sz w:val="24"/>
                                </w:rPr>
                                <w:t>A) Wer ist Nummer 1?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0" rIns="3600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Ovale Legende 29"/>
                        <wps:cNvSpPr/>
                        <wps:spPr>
                          <a:xfrm>
                            <a:off x="1158240" y="435610"/>
                            <a:ext cx="1259205" cy="647700"/>
                          </a:xfrm>
                          <a:prstGeom prst="wedgeEllipseCallout">
                            <a:avLst>
                              <a:gd name="adj1" fmla="val 24120"/>
                              <a:gd name="adj2" fmla="val 67502"/>
                            </a:avLst>
                          </a:prstGeom>
                          <a:ln w="952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466C863" w14:textId="77777777" w:rsidR="00A329CA" w:rsidRPr="00486FB2" w:rsidRDefault="00A329CA" w:rsidP="00826C38">
                              <w:pPr>
                                <w:jc w:val="center"/>
                                <w:rPr>
                                  <w:sz w:val="24"/>
                                </w:rPr>
                              </w:pPr>
                              <w:r w:rsidRPr="00486FB2">
                                <w:rPr>
                                  <w:sz w:val="24"/>
                                </w:rPr>
                                <w:t>B) Das ist Nena.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0" rIns="3600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Ovale Legende 30"/>
                        <wps:cNvSpPr/>
                        <wps:spPr>
                          <a:xfrm>
                            <a:off x="2381267" y="26035"/>
                            <a:ext cx="2318145" cy="630933"/>
                          </a:xfrm>
                          <a:prstGeom prst="wedgeEllipseCallout">
                            <a:avLst/>
                          </a:prstGeom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E756CAC" w14:textId="77777777" w:rsidR="00A329CA" w:rsidRPr="00486FB2" w:rsidRDefault="00A329CA" w:rsidP="00826C38">
                              <w:pPr>
                                <w:jc w:val="center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A) Wie bitte? Kannst du das buchstabieren?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0" rIns="3600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Ovale Legende 31"/>
                        <wps:cNvSpPr/>
                        <wps:spPr>
                          <a:xfrm>
                            <a:off x="3641725" y="676910"/>
                            <a:ext cx="2267390" cy="431605"/>
                          </a:xfrm>
                          <a:prstGeom prst="wedgeEllipseCallout">
                            <a:avLst>
                              <a:gd name="adj1" fmla="val 24120"/>
                              <a:gd name="adj2" fmla="val 67502"/>
                            </a:avLst>
                          </a:prstGeom>
                          <a:ln w="952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28D10CD" w14:textId="77777777" w:rsidR="00A329CA" w:rsidRPr="00486FB2" w:rsidRDefault="00A329CA" w:rsidP="00826C38">
                              <w:pPr>
                                <w:jc w:val="center"/>
                                <w:rPr>
                                  <w:sz w:val="24"/>
                                </w:rPr>
                              </w:pPr>
                              <w:r w:rsidRPr="00486FB2">
                                <w:rPr>
                                  <w:sz w:val="24"/>
                                </w:rPr>
                                <w:t xml:space="preserve">B) </w:t>
                              </w:r>
                              <w:r>
                                <w:rPr>
                                  <w:sz w:val="24"/>
                                </w:rPr>
                                <w:t>Ja, natürlich: N-E-N-A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0" rIns="3600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pierung 27" o:spid="_x0000_s1032" style="position:absolute;margin-left:-9.85pt;margin-top:-9.7pt;width:465.25pt;height:87.25pt;z-index:251671552" coordsize="5909115,110851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">
                <v:shape id="Ovale Legende 28" o:spid="_x0000_s1033" type="#_x0000_t63" style="position:absolute;width:1258570;height:630555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/in+vvwAA&#10;ANsAAAAPAAAAZHJzL2Rvd25yZXYueG1sRE9Ni8IwEL0L/ocwgjdNLChL11hEXFy86Kqw16GZbcs2&#10;k9KkWv315iB4fLzvZdbbWlyp9ZVjDbOpAkGcO1NxoeFy/pp8gPAB2WDtmDTcyUO2Gg6WmBp34x+6&#10;nkIhYgj7FDWUITSplD4vyaKfuoY4cn+utRgibAtpWrzFcFvLRKmFtFhxbCixoU1J+f+psxoOu4dy&#10;Vj26+RETJbdh5/b5r9bjUb/+BBGoD2/xy/1tNCRxbPwSf4BcPQE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P+Kf6+/AAAA2wAAAA8AAAAAAAAAAAAAAAAAlwIAAGRycy9kb3ducmV2&#10;LnhtbFBLBQYAAAAABAAEAPUAAACDAwAAAAA=&#10;" adj="6300,24300" fillcolor="white [3201]" strokecolor="#4f81bd [3204]" strokeweight="2pt">
                  <v:textbox inset="1mm,0,1mm,0">
                    <w:txbxContent>
                      <w:p w14:paraId="4B0F9259" w14:textId="77777777" w:rsidR="00A329CA" w:rsidRPr="00486FB2" w:rsidRDefault="00A329CA" w:rsidP="00826C38">
                        <w:pPr>
                          <w:jc w:val="center"/>
                          <w:rPr>
                            <w:sz w:val="24"/>
                          </w:rPr>
                        </w:pPr>
                        <w:r w:rsidRPr="00486FB2">
                          <w:rPr>
                            <w:sz w:val="24"/>
                          </w:rPr>
                          <w:t>A) Wer ist Nummer 1?</w:t>
                        </w:r>
                      </w:p>
                    </w:txbxContent>
                  </v:textbox>
                </v:shape>
                <v:shape id="Ovale Legende 29" o:spid="_x0000_s1034" type="#_x0000_t63" style="position:absolute;left:1158240;top:435610;width:1259205;height:6477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7Sa+4wQAA&#10;ANsAAAAPAAAAZHJzL2Rvd25yZXYueG1sRI9Bi8IwFITvwv6H8Ba82VQFcatRZEHwqFV3r2+bZ9u1&#10;eSlJ1PrvjSB4HGbmG2a+7EwjruR8bVnBMElBEBdW11wqOOzXgykIH5A1NpZJwZ08LBcfvTlm2t54&#10;R9c8lCJC2GeooAqhzaT0RUUGfWJb4uidrDMYonSl1A5vEW4aOUrTiTRYc1yosKXviopzfjEK/qdH&#10;70y+1Xz+/TsMd5PV+CeUSvU/u9UMRKAuvMOv9kYrGH3B80v8AXLx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+0mvuMEAAADbAAAADwAAAAAAAAAAAAAAAACXAgAAZHJzL2Rvd25y&#10;ZXYueG1sUEsFBgAAAAAEAAQA9QAAAIUDAAAAAA==&#10;" adj="16010,25380" fillcolor="white [3201]" strokecolor="red">
                  <v:textbox inset="1mm,0,1mm,0">
                    <w:txbxContent>
                      <w:p w14:paraId="3466C863" w14:textId="77777777" w:rsidR="00A329CA" w:rsidRPr="00486FB2" w:rsidRDefault="00A329CA" w:rsidP="00826C38">
                        <w:pPr>
                          <w:jc w:val="center"/>
                          <w:rPr>
                            <w:sz w:val="24"/>
                          </w:rPr>
                        </w:pPr>
                        <w:r w:rsidRPr="00486FB2">
                          <w:rPr>
                            <w:sz w:val="24"/>
                          </w:rPr>
                          <w:t>B) Das ist Nena.</w:t>
                        </w:r>
                      </w:p>
                    </w:txbxContent>
                  </v:textbox>
                </v:shape>
                <v:shape id="Ovale Legende 30" o:spid="_x0000_s1035" type="#_x0000_t63" style="position:absolute;left:2381267;top:26035;width:2318145;height:630933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" adj="6300,24300" fillcolor="white [3201]" strokecolor="#4f81bd [3204]" strokeweight="2pt">
                  <v:textbox inset="1mm,0,1mm,0">
                    <w:txbxContent>
                      <w:p w14:paraId="4E756CAC" w14:textId="77777777" w:rsidR="00A329CA" w:rsidRPr="00486FB2" w:rsidRDefault="00A329CA" w:rsidP="00826C38">
                        <w:pPr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A) Wie bitte? Kannst du das buchstabieren?</w:t>
                        </w:r>
                      </w:p>
                    </w:txbxContent>
                  </v:textbox>
                </v:shape>
                <v:shape id="Ovale Legende 31" o:spid="_x0000_s1036" type="#_x0000_t63" style="position:absolute;left:3641725;top:676910;width:2267390;height:431605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A5jVjwQAA&#10;ANsAAAAPAAAAZHJzL2Rvd25yZXYueG1sRI9Bi8IwFITvC/6H8Ba8bdMqiFSjyILgUavuXp/N27Zr&#10;81KSqPXfG0HwOMzMN8x82ZtWXMn5xrKCLElBEJdWN1wpOOzXX1MQPiBrbC2Tgjt5WC4GH3PMtb3x&#10;jq5FqESEsM9RQR1Cl0vpy5oM+sR2xNH7s85giNJVUju8Rbhp5ShNJ9Jgw3Ghxo6+ayrPxcUo+J8e&#10;vTPFVvP593TIdpPV+CdUSg0/+9UMRKA+vMOv9kYrGGfw/BJ/gFw8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gOY1Y8EAAADbAAAADwAAAAAAAAAAAAAAAACXAgAAZHJzL2Rvd25y&#10;ZXYueG1sUEsFBgAAAAAEAAQA9QAAAIUDAAAAAA==&#10;" adj="16010,25380" fillcolor="white [3201]" strokecolor="red">
                  <v:textbox inset="1mm,0,1mm,0">
                    <w:txbxContent>
                      <w:p w14:paraId="128D10CD" w14:textId="77777777" w:rsidR="00A329CA" w:rsidRPr="00486FB2" w:rsidRDefault="00A329CA" w:rsidP="00826C38">
                        <w:pPr>
                          <w:jc w:val="center"/>
                          <w:rPr>
                            <w:sz w:val="24"/>
                          </w:rPr>
                        </w:pPr>
                        <w:r w:rsidRPr="00486FB2">
                          <w:rPr>
                            <w:sz w:val="24"/>
                          </w:rPr>
                          <w:t xml:space="preserve">B) </w:t>
                        </w:r>
                        <w:r>
                          <w:rPr>
                            <w:sz w:val="24"/>
                          </w:rPr>
                          <w:t>Ja, natürlich: N-E-N-A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F367A0" w:rsidRPr="00A12371">
        <w:rPr>
          <w:b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388654B" wp14:editId="6E7C2404">
                <wp:simplePos x="0" y="0"/>
                <wp:positionH relativeFrom="column">
                  <wp:posOffset>5424170</wp:posOffset>
                </wp:positionH>
                <wp:positionV relativeFrom="paragraph">
                  <wp:posOffset>-511683</wp:posOffset>
                </wp:positionV>
                <wp:extent cx="464820" cy="758825"/>
                <wp:effectExtent l="0" t="0" r="0" b="3175"/>
                <wp:wrapNone/>
                <wp:docPr id="25" name="Textfeld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4820" cy="7588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27E15F" w14:textId="3DF93346" w:rsidR="00A329CA" w:rsidRPr="00A12371" w:rsidRDefault="00A329CA" w:rsidP="00826C38">
                            <w:pPr>
                              <w:rPr>
                                <w:b/>
                                <w:noProof/>
                                <w:sz w:val="72"/>
                              </w:rPr>
                            </w:pPr>
                            <w:r>
                              <w:rPr>
                                <w:b/>
                                <w:sz w:val="72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feld 25" o:spid="_x0000_s1037" type="#_x0000_t202" style="position:absolute;margin-left:427.1pt;margin-top:-40.25pt;width:36.6pt;height:59.75pt;z-index:2516695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" fillcolor="white [3201]" stroked="f" strokeweight="2pt">
                <v:textbox style="mso-fit-shape-to-text:t">
                  <w:txbxContent>
                    <w:p w14:paraId="7B27E15F" w14:textId="3DF93346" w:rsidR="00A329CA" w:rsidRPr="00A12371" w:rsidRDefault="00A329CA" w:rsidP="00826C38">
                      <w:pPr>
                        <w:rPr>
                          <w:b/>
                          <w:noProof/>
                          <w:sz w:val="72"/>
                        </w:rPr>
                      </w:pPr>
                      <w:r>
                        <w:rPr>
                          <w:b/>
                          <w:sz w:val="72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</w:p>
    <w:p w14:paraId="62AF2012" w14:textId="525509D2" w:rsidR="009000EE" w:rsidRDefault="009000EE" w:rsidP="009000EE"/>
    <w:p w14:paraId="736E4CE5" w14:textId="77777777" w:rsidR="009000EE" w:rsidRDefault="009000EE" w:rsidP="009000EE"/>
    <w:p w14:paraId="42D78695" w14:textId="77777777" w:rsidR="009000EE" w:rsidRDefault="009000EE" w:rsidP="009000EE"/>
    <w:p w14:paraId="6988DEC8" w14:textId="77777777" w:rsidR="009000EE" w:rsidRPr="0028505F" w:rsidRDefault="009000EE" w:rsidP="009000EE"/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603"/>
        <w:gridCol w:w="4603"/>
      </w:tblGrid>
      <w:tr w:rsidR="00700C05" w14:paraId="05ED3018" w14:textId="77777777" w:rsidTr="004C1FEA">
        <w:trPr>
          <w:trHeight w:hRule="exact" w:val="3289"/>
        </w:trPr>
        <w:tc>
          <w:tcPr>
            <w:tcW w:w="4603" w:type="dxa"/>
            <w:tcBorders>
              <w:bottom w:val="nil"/>
            </w:tcBorders>
            <w:vAlign w:val="center"/>
          </w:tcPr>
          <w:p w14:paraId="794ED9EC" w14:textId="46251CF4" w:rsidR="00700C05" w:rsidRDefault="00566EE6" w:rsidP="00C81E6D">
            <w:pPr>
              <w:spacing w:line="240" w:lineRule="auto"/>
              <w:jc w:val="center"/>
            </w:pPr>
            <w:r>
              <w:rPr>
                <w:rFonts w:ascii="Helvetica" w:hAnsi="Helvetica" w:cs="Helvetica"/>
                <w:noProof/>
              </w:rPr>
              <w:drawing>
                <wp:inline distT="0" distB="0" distL="0" distR="0" wp14:anchorId="18D49CC7" wp14:editId="2F8F337E">
                  <wp:extent cx="2463866" cy="1980000"/>
                  <wp:effectExtent l="0" t="0" r="0" b="1270"/>
                  <wp:docPr id="10" name="Bild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ackgroundRemoval t="10000" b="99000" l="8250" r="90000">
                                        <a14:foregroundMark x1="28333" y1="56500" x2="28333" y2="56500"/>
                                        <a14:foregroundMark x1="25500" y1="57750" x2="25500" y2="57750"/>
                                        <a14:foregroundMark x1="74167" y1="77125" x2="74167" y2="77125"/>
                                        <a14:foregroundMark x1="75833" y1="65125" x2="75833" y2="65125"/>
                                        <a14:foregroundMark x1="79500" y1="84000" x2="79500" y2="84000"/>
                                        <a14:foregroundMark x1="75833" y1="86000" x2="75833" y2="86000"/>
                                        <a14:foregroundMark x1="71250" y1="86000" x2="71250" y2="86000"/>
                                        <a14:foregroundMark x1="63250" y1="84500" x2="63250" y2="84500"/>
                                        <a14:foregroundMark x1="52333" y1="94500" x2="52333" y2="94500"/>
                                        <a14:foregroundMark x1="30167" y1="89000" x2="30167" y2="89000"/>
                                        <a14:foregroundMark x1="34750" y1="90500" x2="34750" y2="90500"/>
                                        <a14:foregroundMark x1="23833" y1="90500" x2="23833" y2="90500"/>
                                        <a14:foregroundMark x1="75167" y1="60625" x2="75167" y2="60625"/>
                                        <a14:foregroundMark x1="41750" y1="93500" x2="41750" y2="93500"/>
                                        <a14:foregroundMark x1="30167" y1="51750" x2="30167" y2="51750"/>
                                        <a14:foregroundMark x1="26167" y1="53750" x2="26167" y2="5375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061" t="8521" r="16614" b="11448"/>
                          <a:stretch/>
                        </pic:blipFill>
                        <pic:spPr bwMode="auto">
                          <a:xfrm>
                            <a:off x="0" y="0"/>
                            <a:ext cx="2463866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3" w:type="dxa"/>
            <w:tcBorders>
              <w:bottom w:val="nil"/>
            </w:tcBorders>
            <w:vAlign w:val="center"/>
          </w:tcPr>
          <w:p w14:paraId="610B3495" w14:textId="5B71C7E7" w:rsidR="00700C05" w:rsidRDefault="004C1FEA" w:rsidP="00C81E6D">
            <w:pPr>
              <w:spacing w:line="240" w:lineRule="auto"/>
              <w:jc w:val="center"/>
            </w:pPr>
            <w:r>
              <w:rPr>
                <w:rFonts w:ascii="Helvetica" w:hAnsi="Helvetica" w:cs="Helvetica"/>
                <w:noProof/>
                <w:sz w:val="24"/>
              </w:rPr>
              <w:drawing>
                <wp:inline distT="0" distB="0" distL="0" distR="0" wp14:anchorId="370EC05C" wp14:editId="4BF66249">
                  <wp:extent cx="2702121" cy="1980000"/>
                  <wp:effectExtent l="0" t="0" r="0" b="1270"/>
                  <wp:docPr id="14" name="Bild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ackgroundRemoval t="980" b="99804" l="0" r="100000">
                                        <a14:foregroundMark x1="73707" y1="14118" x2="73707" y2="14118"/>
                                        <a14:foregroundMark x1="83046" y1="76667" x2="83046" y2="76667"/>
                                        <a14:foregroundMark x1="81322" y1="86078" x2="81322" y2="86078"/>
                                        <a14:foregroundMark x1="89224" y1="80392" x2="89224" y2="80392"/>
                                        <a14:foregroundMark x1="87500" y1="65882" x2="87500" y2="65882"/>
                                        <a14:foregroundMark x1="21408" y1="83725" x2="21408" y2="83725"/>
                                        <a14:foregroundMark x1="15517" y1="73333" x2="15517" y2="73333"/>
                                        <a14:foregroundMark x1="11351" y1="86471" x2="11351" y2="86471"/>
                                        <a14:foregroundMark x1="10057" y1="80392" x2="10057" y2="80392"/>
                                        <a14:foregroundMark x1="3448" y1="77255" x2="3448" y2="77255"/>
                                        <a14:foregroundMark x1="25862" y1="35294" x2="25862" y2="35294"/>
                                        <a14:foregroundMark x1="28305" y1="12745" x2="28305" y2="12745"/>
                                        <a14:foregroundMark x1="36207" y1="8431" x2="36207" y2="8431"/>
                                        <a14:foregroundMark x1="51006" y1="9020" x2="51006" y2="9020"/>
                                        <a14:foregroundMark x1="41092" y1="3333" x2="41092" y2="3333"/>
                                        <a14:foregroundMark x1="30316" y1="18824" x2="30316" y2="18824"/>
                                        <a14:foregroundMark x1="23420" y1="14118" x2="23420" y2="14118"/>
                                        <a14:foregroundMark x1="31034" y1="5686" x2="31034" y2="5686"/>
                                        <a14:foregroundMark x1="22414" y1="20784" x2="22414" y2="20784"/>
                                        <a14:foregroundMark x1="19684" y1="14118" x2="19684" y2="14118"/>
                                        <a14:foregroundMark x1="18966" y1="49804" x2="18966" y2="49804"/>
                                        <a14:foregroundMark x1="91667" y1="89412" x2="91667" y2="89412"/>
                                        <a14:foregroundMark x1="94828" y1="95882" x2="94828" y2="95882"/>
                                        <a14:foregroundMark x1="45115" y1="8431" x2="45115" y2="8431"/>
                                        <a14:backgroundMark x1="91667" y1="39608" x2="91667" y2="39608"/>
                                        <a14:backgroundMark x1="83046" y1="35294" x2="83046" y2="35294"/>
                                        <a14:backgroundMark x1="88218" y1="53725" x2="88218" y2="53725"/>
                                        <a14:backgroundMark x1="64080" y1="2745" x2="64080" y2="2745"/>
                                        <a14:backgroundMark x1="35201" y1="3333" x2="35201" y2="3333"/>
                                        <a14:backgroundMark x1="64799" y1="63529" x2="64799" y2="63529"/>
                                        <a14:backgroundMark x1="64511" y1="58431" x2="64511" y2="58431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2121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C05" w14:paraId="47164708" w14:textId="77777777" w:rsidTr="009000EE">
        <w:trPr>
          <w:trHeight w:hRule="exact" w:val="737"/>
        </w:trPr>
        <w:tc>
          <w:tcPr>
            <w:tcW w:w="4603" w:type="dxa"/>
            <w:tcBorders>
              <w:top w:val="nil"/>
            </w:tcBorders>
            <w:vAlign w:val="center"/>
          </w:tcPr>
          <w:p w14:paraId="775AB4C6" w14:textId="77777777" w:rsidR="00700C05" w:rsidRDefault="00700C05" w:rsidP="00C81E6D">
            <w:pPr>
              <w:spacing w:line="240" w:lineRule="auto"/>
              <w:jc w:val="center"/>
            </w:pPr>
            <w:r>
              <w:t>1) NENA (deutsche Sängerin)</w:t>
            </w:r>
          </w:p>
        </w:tc>
        <w:tc>
          <w:tcPr>
            <w:tcW w:w="4603" w:type="dxa"/>
            <w:tcBorders>
              <w:top w:val="nil"/>
            </w:tcBorders>
            <w:vAlign w:val="center"/>
          </w:tcPr>
          <w:p w14:paraId="6DD608A3" w14:textId="77777777" w:rsidR="00700C05" w:rsidRDefault="00700C05" w:rsidP="00C81E6D">
            <w:pPr>
              <w:spacing w:line="240" w:lineRule="auto"/>
              <w:jc w:val="center"/>
            </w:pPr>
            <w:r>
              <w:t>2) __ __ __ __ __ __    __ __ __</w:t>
            </w:r>
          </w:p>
        </w:tc>
      </w:tr>
      <w:tr w:rsidR="00700C05" w14:paraId="0C93C1A7" w14:textId="77777777" w:rsidTr="004C1FEA">
        <w:trPr>
          <w:trHeight w:hRule="exact" w:val="3289"/>
        </w:trPr>
        <w:tc>
          <w:tcPr>
            <w:tcW w:w="4603" w:type="dxa"/>
            <w:tcBorders>
              <w:bottom w:val="nil"/>
            </w:tcBorders>
            <w:vAlign w:val="center"/>
          </w:tcPr>
          <w:p w14:paraId="3CAFD473" w14:textId="01ECEEAC" w:rsidR="00700C05" w:rsidRDefault="00566EE6" w:rsidP="00C81E6D">
            <w:pPr>
              <w:spacing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798CF8CC" wp14:editId="3031B2C8">
                  <wp:extent cx="2143060" cy="1980000"/>
                  <wp:effectExtent l="0" t="0" r="0" b="1270"/>
                  <wp:docPr id="13" name="Bild 13" descr="Ohne Titel 1:Users:martinainderst:Desktop:Unbenannt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Ohne Titel 1:Users:martinainderst:Desktop:Unbenannt2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173" t="5632" r="23893" b="38070"/>
                          <a:stretch/>
                        </pic:blipFill>
                        <pic:spPr bwMode="auto">
                          <a:xfrm>
                            <a:off x="0" y="0"/>
                            <a:ext cx="2143060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3" w:type="dxa"/>
            <w:tcBorders>
              <w:bottom w:val="nil"/>
            </w:tcBorders>
            <w:vAlign w:val="center"/>
          </w:tcPr>
          <w:p w14:paraId="407611C0" w14:textId="7D32D122" w:rsidR="00700C05" w:rsidRDefault="004C1FEA" w:rsidP="00C81E6D">
            <w:pPr>
              <w:spacing w:line="240" w:lineRule="auto"/>
              <w:jc w:val="center"/>
            </w:pPr>
            <w:r>
              <w:rPr>
                <w:rFonts w:ascii="Helvetica" w:hAnsi="Helvetica" w:cs="Helvetica"/>
                <w:noProof/>
              </w:rPr>
              <w:drawing>
                <wp:inline distT="0" distB="0" distL="0" distR="0" wp14:anchorId="218E01F6" wp14:editId="5FEDF08A">
                  <wp:extent cx="1980000" cy="1980000"/>
                  <wp:effectExtent l="0" t="0" r="1270" b="1270"/>
                  <wp:docPr id="11" name="Bild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ackgroundRemoval t="889" b="98667" l="2667" r="100000">
                                        <a14:foregroundMark x1="26222" y1="86222" x2="26222" y2="86222"/>
                                        <a14:foregroundMark x1="12444" y1="84889" x2="12444" y2="84889"/>
                                        <a14:foregroundMark x1="78667" y1="88444" x2="78667" y2="88444"/>
                                        <a14:foregroundMark x1="89778" y1="82222" x2="89778" y2="82222"/>
                                        <a14:foregroundMark x1="83556" y1="76000" x2="83556" y2="76000"/>
                                        <a14:foregroundMark x1="95111" y1="87556" x2="95111" y2="87556"/>
                                        <a14:foregroundMark x1="87556" y1="90667" x2="87556" y2="90667"/>
                                        <a14:foregroundMark x1="76000" y1="72889" x2="76000" y2="72889"/>
                                        <a14:foregroundMark x1="38222" y1="40444" x2="38222" y2="40444"/>
                                        <a14:foregroundMark x1="30667" y1="60444" x2="30667" y2="60444"/>
                                        <a14:foregroundMark x1="33333" y1="82222" x2="33333" y2="82222"/>
                                        <a14:foregroundMark x1="33333" y1="90222" x2="33333" y2="90222"/>
                                        <a14:foregroundMark x1="20000" y1="89778" x2="20000" y2="89778"/>
                                        <a14:foregroundMark x1="19556" y1="80444" x2="19556" y2="80444"/>
                                        <a14:foregroundMark x1="28000" y1="78667" x2="28000" y2="78667"/>
                                        <a14:foregroundMark x1="34222" y1="87111" x2="34222" y2="87111"/>
                                        <a14:foregroundMark x1="27556" y1="91556" x2="27556" y2="91556"/>
                                        <a14:foregroundMark x1="12889" y1="90667" x2="12889" y2="90667"/>
                                        <a14:backgroundMark x1="91111" y1="58222" x2="91111" y2="58222"/>
                                        <a14:backgroundMark x1="23111" y1="59111" x2="23111" y2="59111"/>
                                        <a14:backgroundMark x1="26667" y1="60889" x2="26667" y2="60889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C05" w14:paraId="1AF4431B" w14:textId="77777777" w:rsidTr="009000EE">
        <w:trPr>
          <w:trHeight w:hRule="exact" w:val="737"/>
        </w:trPr>
        <w:tc>
          <w:tcPr>
            <w:tcW w:w="4603" w:type="dxa"/>
            <w:tcBorders>
              <w:top w:val="nil"/>
            </w:tcBorders>
            <w:vAlign w:val="center"/>
          </w:tcPr>
          <w:p w14:paraId="1B78E169" w14:textId="2B746219" w:rsidR="00700C05" w:rsidRDefault="00700C05" w:rsidP="00A329CA">
            <w:pPr>
              <w:spacing w:line="240" w:lineRule="auto"/>
              <w:jc w:val="center"/>
            </w:pPr>
            <w:r>
              <w:t xml:space="preserve">__ __ __ __ __     __ __ __ __ __ </w:t>
            </w:r>
            <w:r w:rsidR="00A329CA">
              <w:t>__</w:t>
            </w:r>
          </w:p>
        </w:tc>
        <w:tc>
          <w:tcPr>
            <w:tcW w:w="4603" w:type="dxa"/>
            <w:tcBorders>
              <w:top w:val="nil"/>
            </w:tcBorders>
            <w:vAlign w:val="center"/>
          </w:tcPr>
          <w:p w14:paraId="076C4666" w14:textId="77777777" w:rsidR="00700C05" w:rsidRDefault="00700C05" w:rsidP="00C81E6D">
            <w:pPr>
              <w:spacing w:line="240" w:lineRule="auto"/>
              <w:jc w:val="center"/>
            </w:pPr>
            <w:r>
              <w:t xml:space="preserve">4) ANGELA MERKEL </w:t>
            </w:r>
            <w:r>
              <w:br/>
              <w:t>(deutsche Bundeskanzlerin)</w:t>
            </w:r>
          </w:p>
          <w:p w14:paraId="5FD574F2" w14:textId="77777777" w:rsidR="00700C05" w:rsidRDefault="00700C05" w:rsidP="00C81E6D">
            <w:pPr>
              <w:spacing w:line="240" w:lineRule="auto"/>
              <w:jc w:val="center"/>
            </w:pPr>
          </w:p>
        </w:tc>
      </w:tr>
      <w:tr w:rsidR="00700C05" w14:paraId="29C1F005" w14:textId="77777777" w:rsidTr="004C1FEA">
        <w:trPr>
          <w:trHeight w:hRule="exact" w:val="3289"/>
        </w:trPr>
        <w:tc>
          <w:tcPr>
            <w:tcW w:w="4603" w:type="dxa"/>
            <w:tcBorders>
              <w:bottom w:val="nil"/>
            </w:tcBorders>
            <w:vAlign w:val="center"/>
          </w:tcPr>
          <w:p w14:paraId="27BF1876" w14:textId="6F428874" w:rsidR="00700C05" w:rsidRDefault="004C1FEA" w:rsidP="00C81E6D">
            <w:pPr>
              <w:spacing w:line="240" w:lineRule="auto"/>
              <w:jc w:val="center"/>
            </w:pPr>
            <w:r>
              <w:rPr>
                <w:rFonts w:ascii="Helvetica" w:hAnsi="Helvetica" w:cs="Helvetica"/>
                <w:noProof/>
              </w:rPr>
              <w:drawing>
                <wp:inline distT="0" distB="0" distL="0" distR="0" wp14:anchorId="6679AE65" wp14:editId="65243407">
                  <wp:extent cx="2580261" cy="1980000"/>
                  <wp:effectExtent l="0" t="0" r="10795" b="1270"/>
                  <wp:docPr id="17" name="Bild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backgroundRemoval t="0" b="100000" l="22000" r="94000">
                                        <a14:foregroundMark x1="45524" y1="61345" x2="45524" y2="61345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886" r="4225"/>
                          <a:stretch/>
                        </pic:blipFill>
                        <pic:spPr bwMode="auto">
                          <a:xfrm>
                            <a:off x="0" y="0"/>
                            <a:ext cx="2580261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3" w:type="dxa"/>
            <w:tcBorders>
              <w:bottom w:val="nil"/>
            </w:tcBorders>
            <w:vAlign w:val="center"/>
          </w:tcPr>
          <w:p w14:paraId="691A1C70" w14:textId="25B14585" w:rsidR="00700C05" w:rsidRDefault="00D610EA" w:rsidP="00C81E6D">
            <w:pPr>
              <w:spacing w:line="240" w:lineRule="auto"/>
              <w:jc w:val="center"/>
            </w:pPr>
            <w:r>
              <w:rPr>
                <w:rFonts w:ascii="Helvetica" w:hAnsi="Helvetica" w:cs="Helvetica"/>
                <w:noProof/>
              </w:rPr>
              <w:drawing>
                <wp:inline distT="0" distB="0" distL="0" distR="0" wp14:anchorId="1CC4BD49" wp14:editId="14A3FDF6">
                  <wp:extent cx="2293163" cy="1980000"/>
                  <wp:effectExtent l="0" t="0" r="0" b="1270"/>
                  <wp:docPr id="20" name="Bild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ackgroundRemoval t="1667" b="99524" l="11270" r="91111">
                                        <a14:foregroundMark x1="47937" y1="25714" x2="47937" y2="25714"/>
                                        <a14:foregroundMark x1="53175" y1="14286" x2="53175" y2="14286"/>
                                        <a14:foregroundMark x1="47302" y1="7619" x2="47302" y2="7619"/>
                                        <a14:foregroundMark x1="43968" y1="10952" x2="43968" y2="10952"/>
                                        <a14:foregroundMark x1="52063" y1="34762" x2="52063" y2="34762"/>
                                        <a14:foregroundMark x1="53175" y1="29524" x2="53175" y2="29524"/>
                                        <a14:foregroundMark x1="46825" y1="42381" x2="46825" y2="42381"/>
                                        <a14:foregroundMark x1="45714" y1="30714" x2="45714" y2="30714"/>
                                        <a14:foregroundMark x1="44286" y1="18095" x2="44286" y2="18095"/>
                                        <a14:foregroundMark x1="51587" y1="8810" x2="51587" y2="8810"/>
                                        <a14:foregroundMark x1="49365" y1="18810" x2="49365" y2="18810"/>
                                        <a14:foregroundMark x1="47937" y1="13095" x2="47937" y2="13095"/>
                                        <a14:foregroundMark x1="55714" y1="11429" x2="55714" y2="11429"/>
                                        <a14:foregroundMark x1="57460" y1="24048" x2="57460" y2="24048"/>
                                        <a14:foregroundMark x1="54127" y1="6667" x2="54127" y2="6667"/>
                                        <a14:foregroundMark x1="26825" y1="72619" x2="26825" y2="72619"/>
                                        <a14:foregroundMark x1="24127" y1="85238" x2="24127" y2="85238"/>
                                        <a14:foregroundMark x1="24127" y1="91667" x2="24127" y2="91667"/>
                                        <a14:foregroundMark x1="22698" y1="75952" x2="22698" y2="75952"/>
                                        <a14:foregroundMark x1="24444" y1="70952" x2="24444" y2="70952"/>
                                        <a14:foregroundMark x1="23810" y1="95714" x2="23810" y2="95714"/>
                                        <a14:foregroundMark x1="22063" y1="89524" x2="22063" y2="89524"/>
                                        <a14:foregroundMark x1="73333" y1="80714" x2="73333" y2="80714"/>
                                        <a14:foregroundMark x1="56667" y1="14048" x2="56667" y2="14048"/>
                                        <a14:foregroundMark x1="57143" y1="16429" x2="57143" y2="16429"/>
                                        <a14:foregroundMark x1="41905" y1="8571" x2="41905" y2="8571"/>
                                        <a14:foregroundMark x1="41429" y1="13333" x2="41429" y2="13333"/>
                                        <a14:foregroundMark x1="41111" y1="14762" x2="41111" y2="14762"/>
                                        <a14:foregroundMark x1="41270" y1="12143" x2="41270" y2="12143"/>
                                        <a14:foregroundMark x1="41270" y1="18571" x2="41270" y2="18571"/>
                                        <a14:foregroundMark x1="41270" y1="20238" x2="41270" y2="20238"/>
                                        <a14:foregroundMark x1="41270" y1="21429" x2="41270" y2="21429"/>
                                        <a14:foregroundMark x1="25556" y1="77619" x2="25556" y2="77619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56" t="-1" r="23127" b="32113"/>
                          <a:stretch/>
                        </pic:blipFill>
                        <pic:spPr bwMode="auto">
                          <a:xfrm>
                            <a:off x="0" y="0"/>
                            <a:ext cx="2293163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C05" w14:paraId="5FD4C6DF" w14:textId="77777777" w:rsidTr="009000EE">
        <w:trPr>
          <w:trHeight w:hRule="exact" w:val="737"/>
        </w:trPr>
        <w:tc>
          <w:tcPr>
            <w:tcW w:w="4603" w:type="dxa"/>
            <w:tcBorders>
              <w:top w:val="nil"/>
            </w:tcBorders>
            <w:vAlign w:val="center"/>
          </w:tcPr>
          <w:p w14:paraId="1021C8E9" w14:textId="77777777" w:rsidR="00700C05" w:rsidRDefault="00700C05" w:rsidP="00C81E6D">
            <w:pPr>
              <w:spacing w:line="240" w:lineRule="auto"/>
              <w:jc w:val="center"/>
            </w:pPr>
            <w:r>
              <w:t xml:space="preserve">5) BILL KAULITZ </w:t>
            </w:r>
            <w:r>
              <w:br/>
              <w:t>(Sänger von Tokio Hotel)</w:t>
            </w:r>
          </w:p>
        </w:tc>
        <w:tc>
          <w:tcPr>
            <w:tcW w:w="4603" w:type="dxa"/>
            <w:tcBorders>
              <w:top w:val="nil"/>
            </w:tcBorders>
            <w:vAlign w:val="center"/>
          </w:tcPr>
          <w:p w14:paraId="7B2544FE" w14:textId="77777777" w:rsidR="00700C05" w:rsidRDefault="00700C05" w:rsidP="00C81E6D">
            <w:pPr>
              <w:spacing w:line="240" w:lineRule="auto"/>
              <w:jc w:val="center"/>
            </w:pPr>
            <w:r>
              <w:t xml:space="preserve">6) __ __ __ __ __ __ __    </w:t>
            </w:r>
            <w:r>
              <w:br/>
              <w:t xml:space="preserve">    __ __ __ __ __ __ __</w:t>
            </w:r>
          </w:p>
        </w:tc>
      </w:tr>
    </w:tbl>
    <w:p w14:paraId="4EFD35E4" w14:textId="77777777" w:rsidR="00700C05" w:rsidRPr="009000EE" w:rsidRDefault="00700C05" w:rsidP="00A0189B">
      <w:pPr>
        <w:rPr>
          <w:sz w:val="6"/>
          <w:szCs w:val="6"/>
        </w:rPr>
      </w:pPr>
    </w:p>
    <w:sectPr w:rsidR="00700C05" w:rsidRPr="009000EE" w:rsidSect="00D84235">
      <w:headerReference w:type="default" r:id="rId18"/>
      <w:footerReference w:type="default" r:id="rId19"/>
      <w:pgSz w:w="11900" w:h="16840"/>
      <w:pgMar w:top="1417" w:right="1417" w:bottom="1134" w:left="1417" w:header="708" w:footer="45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038DEF5" w14:textId="77777777" w:rsidR="00A329CA" w:rsidRDefault="00A329CA" w:rsidP="0028505F">
      <w:r>
        <w:separator/>
      </w:r>
    </w:p>
  </w:endnote>
  <w:endnote w:type="continuationSeparator" w:id="0">
    <w:p w14:paraId="51CD31A2" w14:textId="77777777" w:rsidR="00A329CA" w:rsidRDefault="00A329CA" w:rsidP="002850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PreludeFLF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F8D9F2A" w14:textId="68BE9634" w:rsidR="00A329CA" w:rsidRPr="00D84235" w:rsidRDefault="00A329CA" w:rsidP="009000EE">
    <w:pPr>
      <w:pStyle w:val="Fuzeile"/>
    </w:pPr>
    <w:proofErr w:type="spellStart"/>
    <w:r>
      <w:t>scuola</w:t>
    </w:r>
    <w:proofErr w:type="spellEnd"/>
    <w:r>
      <w:t xml:space="preserve"> </w:t>
    </w:r>
    <w:proofErr w:type="spellStart"/>
    <w:r>
      <w:t>media</w:t>
    </w:r>
    <w:proofErr w:type="spellEnd"/>
    <w:r>
      <w:t xml:space="preserve"> </w:t>
    </w:r>
    <w:proofErr w:type="spellStart"/>
    <w:r>
      <w:t>Bedigliora</w:t>
    </w:r>
    <w:proofErr w:type="spellEnd"/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88C63CD" w14:textId="77777777" w:rsidR="00A329CA" w:rsidRDefault="00A329CA" w:rsidP="0028505F">
      <w:r>
        <w:separator/>
      </w:r>
    </w:p>
  </w:footnote>
  <w:footnote w:type="continuationSeparator" w:id="0">
    <w:p w14:paraId="6CD4F21B" w14:textId="77777777" w:rsidR="00A329CA" w:rsidRDefault="00A329CA" w:rsidP="0028505F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0089858" w14:textId="77777777" w:rsidR="00A329CA" w:rsidRPr="0028505F" w:rsidRDefault="00A329CA" w:rsidP="0028505F">
    <w:pPr>
      <w:pStyle w:val="Kopfzeile"/>
      <w:rPr>
        <w:lang w:val="de-CH"/>
      </w:rPr>
    </w:pPr>
    <w:proofErr w:type="spellStart"/>
    <w:r w:rsidRPr="0028505F">
      <w:rPr>
        <w:lang w:val="de-CH"/>
      </w:rPr>
      <w:t>geni@l</w:t>
    </w:r>
    <w:proofErr w:type="spellEnd"/>
    <w:r w:rsidRPr="0028505F">
      <w:rPr>
        <w:lang w:val="de-CH"/>
      </w:rPr>
      <w:t xml:space="preserve"> klick A1 Kapitel 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4"/>
  <w:proofState w:spelling="clean" w:grammar="clean"/>
  <w:attachedTemplate r:id="rId1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1A17"/>
    <w:rsid w:val="00111A17"/>
    <w:rsid w:val="0011535C"/>
    <w:rsid w:val="001416D8"/>
    <w:rsid w:val="001806B7"/>
    <w:rsid w:val="001F7AD2"/>
    <w:rsid w:val="0028505F"/>
    <w:rsid w:val="002B15DA"/>
    <w:rsid w:val="002C362A"/>
    <w:rsid w:val="0031266A"/>
    <w:rsid w:val="00334CBE"/>
    <w:rsid w:val="00436B90"/>
    <w:rsid w:val="00441FA1"/>
    <w:rsid w:val="00463745"/>
    <w:rsid w:val="00480D31"/>
    <w:rsid w:val="00486FB2"/>
    <w:rsid w:val="00487516"/>
    <w:rsid w:val="004C1FEA"/>
    <w:rsid w:val="004D67E7"/>
    <w:rsid w:val="00565507"/>
    <w:rsid w:val="00566EE6"/>
    <w:rsid w:val="00674EFA"/>
    <w:rsid w:val="00700C05"/>
    <w:rsid w:val="00826C38"/>
    <w:rsid w:val="008272F6"/>
    <w:rsid w:val="00851ED2"/>
    <w:rsid w:val="008E43BD"/>
    <w:rsid w:val="009000EE"/>
    <w:rsid w:val="0091791E"/>
    <w:rsid w:val="00920678"/>
    <w:rsid w:val="00973529"/>
    <w:rsid w:val="00A0189B"/>
    <w:rsid w:val="00A12371"/>
    <w:rsid w:val="00A329CA"/>
    <w:rsid w:val="00A359FE"/>
    <w:rsid w:val="00A73B69"/>
    <w:rsid w:val="00AA3E75"/>
    <w:rsid w:val="00AC1BA5"/>
    <w:rsid w:val="00AD5CF3"/>
    <w:rsid w:val="00BA194C"/>
    <w:rsid w:val="00BB11DB"/>
    <w:rsid w:val="00C81E6D"/>
    <w:rsid w:val="00CC2E79"/>
    <w:rsid w:val="00CC6113"/>
    <w:rsid w:val="00D5583C"/>
    <w:rsid w:val="00D610EA"/>
    <w:rsid w:val="00D61E8F"/>
    <w:rsid w:val="00D84235"/>
    <w:rsid w:val="00DB674B"/>
    <w:rsid w:val="00E05DB1"/>
    <w:rsid w:val="00E24470"/>
    <w:rsid w:val="00E40DD7"/>
    <w:rsid w:val="00EA1933"/>
    <w:rsid w:val="00EC031B"/>
    <w:rsid w:val="00F367A0"/>
    <w:rsid w:val="00F36D0A"/>
    <w:rsid w:val="00F4529C"/>
    <w:rsid w:val="00F46ACC"/>
    <w:rsid w:val="00F51DBD"/>
    <w:rsid w:val="00F651EE"/>
    <w:rsid w:val="00F876CC"/>
    <w:rsid w:val="00FF36EB"/>
    <w:rsid w:val="00FF6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4365B807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28505F"/>
    <w:pPr>
      <w:spacing w:line="276" w:lineRule="auto"/>
    </w:pPr>
    <w:rPr>
      <w:rFonts w:asciiTheme="majorHAnsi" w:hAnsiTheme="majorHAnsi"/>
      <w:sz w:val="28"/>
    </w:rPr>
  </w:style>
  <w:style w:type="paragraph" w:styleId="berschrift1">
    <w:name w:val="heading 1"/>
    <w:basedOn w:val="Standard"/>
    <w:next w:val="Standard"/>
    <w:link w:val="berschrift1Zeichen"/>
    <w:uiPriority w:val="9"/>
    <w:qFormat/>
    <w:rsid w:val="00F46ACC"/>
    <w:pPr>
      <w:keepNext/>
      <w:keepLines/>
      <w:spacing w:before="480"/>
      <w:outlineLvl w:val="0"/>
    </w:pPr>
    <w:rPr>
      <w:rFonts w:eastAsiaTheme="majorEastAsia" w:cstheme="majorBidi"/>
      <w:b/>
      <w:bCs/>
      <w:color w:val="345A8A" w:themeColor="accent1" w:themeShade="B5"/>
      <w:sz w:val="32"/>
      <w:szCs w:val="32"/>
    </w:rPr>
  </w:style>
  <w:style w:type="character" w:default="1" w:styleId="Absatz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Handschrift">
    <w:name w:val="Handschrift"/>
    <w:basedOn w:val="Standard"/>
    <w:qFormat/>
    <w:rsid w:val="00E24470"/>
    <w:pPr>
      <w:spacing w:line="312" w:lineRule="auto"/>
    </w:pPr>
    <w:rPr>
      <w:rFonts w:ascii="PreludeFLF" w:hAnsi="PreludeFLF"/>
      <w:sz w:val="52"/>
      <w:szCs w:val="52"/>
    </w:rPr>
  </w:style>
  <w:style w:type="paragraph" w:customStyle="1" w:styleId="TitelArbeitsblatt">
    <w:name w:val="Titel Arbeitsblatt"/>
    <w:basedOn w:val="Titel"/>
    <w:next w:val="Handschrift"/>
    <w:qFormat/>
    <w:rsid w:val="0028505F"/>
    <w:rPr>
      <w:b/>
      <w:sz w:val="40"/>
    </w:rPr>
  </w:style>
  <w:style w:type="paragraph" w:styleId="Titel">
    <w:name w:val="Title"/>
    <w:basedOn w:val="Standard"/>
    <w:next w:val="Standard"/>
    <w:link w:val="TitelZeichen"/>
    <w:uiPriority w:val="10"/>
    <w:qFormat/>
    <w:rsid w:val="00E24470"/>
    <w:pPr>
      <w:pBdr>
        <w:bottom w:val="single" w:sz="8" w:space="4" w:color="4F81BD" w:themeColor="accent1"/>
      </w:pBdr>
      <w:spacing w:after="300"/>
      <w:contextualSpacing/>
    </w:pPr>
    <w:rPr>
      <w:rFonts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elZeichen">
    <w:name w:val="Titel Zeichen"/>
    <w:basedOn w:val="Absatzstandardschriftart"/>
    <w:link w:val="Titel"/>
    <w:uiPriority w:val="10"/>
    <w:rsid w:val="00E2447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Kopfzeile">
    <w:name w:val="header"/>
    <w:basedOn w:val="Standard"/>
    <w:link w:val="KopfzeileZeichen"/>
    <w:uiPriority w:val="99"/>
    <w:unhideWhenUsed/>
    <w:rsid w:val="0028505F"/>
    <w:pPr>
      <w:tabs>
        <w:tab w:val="center" w:pos="4536"/>
        <w:tab w:val="right" w:pos="9072"/>
      </w:tabs>
      <w:jc w:val="center"/>
    </w:pPr>
    <w:rPr>
      <w:sz w:val="22"/>
    </w:rPr>
  </w:style>
  <w:style w:type="character" w:customStyle="1" w:styleId="KopfzeileZeichen">
    <w:name w:val="Kopfzeile Zeichen"/>
    <w:basedOn w:val="Absatzstandardschriftart"/>
    <w:link w:val="Kopfzeile"/>
    <w:uiPriority w:val="99"/>
    <w:rsid w:val="0028505F"/>
    <w:rPr>
      <w:rFonts w:asciiTheme="majorHAnsi" w:hAnsiTheme="majorHAnsi"/>
      <w:sz w:val="22"/>
    </w:rPr>
  </w:style>
  <w:style w:type="paragraph" w:styleId="Fuzeile">
    <w:name w:val="footer"/>
    <w:basedOn w:val="Standard"/>
    <w:link w:val="FuzeileZeichen"/>
    <w:uiPriority w:val="99"/>
    <w:unhideWhenUsed/>
    <w:rsid w:val="0028505F"/>
    <w:pPr>
      <w:tabs>
        <w:tab w:val="center" w:pos="4536"/>
        <w:tab w:val="right" w:pos="9072"/>
      </w:tabs>
      <w:jc w:val="center"/>
    </w:pPr>
    <w:rPr>
      <w:sz w:val="22"/>
    </w:rPr>
  </w:style>
  <w:style w:type="character" w:customStyle="1" w:styleId="FuzeileZeichen">
    <w:name w:val="Fußzeile Zeichen"/>
    <w:basedOn w:val="Absatzstandardschriftart"/>
    <w:link w:val="Fuzeile"/>
    <w:uiPriority w:val="99"/>
    <w:rsid w:val="0028505F"/>
    <w:rPr>
      <w:rFonts w:asciiTheme="majorHAnsi" w:hAnsiTheme="majorHAnsi"/>
      <w:sz w:val="22"/>
    </w:rPr>
  </w:style>
  <w:style w:type="paragraph" w:styleId="Listenabsatz">
    <w:name w:val="List Paragraph"/>
    <w:basedOn w:val="Standard"/>
    <w:uiPriority w:val="34"/>
    <w:qFormat/>
    <w:rsid w:val="002B15DA"/>
    <w:pPr>
      <w:ind w:left="720"/>
      <w:contextualSpacing/>
    </w:pPr>
  </w:style>
  <w:style w:type="paragraph" w:customStyle="1" w:styleId="Schlerschreiben">
    <w:name w:val="Schüler schreiben"/>
    <w:basedOn w:val="Standard"/>
    <w:qFormat/>
    <w:rsid w:val="0028505F"/>
    <w:pPr>
      <w:spacing w:line="312" w:lineRule="auto"/>
    </w:pPr>
    <w:rPr>
      <w:i/>
      <w:sz w:val="32"/>
    </w:rPr>
  </w:style>
  <w:style w:type="character" w:customStyle="1" w:styleId="berschrift1Zeichen">
    <w:name w:val="Überschrift 1 Zeichen"/>
    <w:basedOn w:val="Absatzstandardschriftart"/>
    <w:link w:val="berschrift1"/>
    <w:uiPriority w:val="9"/>
    <w:rsid w:val="00F46ACC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table" w:styleId="Tabellenraster">
    <w:name w:val="Table Grid"/>
    <w:basedOn w:val="NormaleTabelle"/>
    <w:uiPriority w:val="59"/>
    <w:rsid w:val="0011535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28505F"/>
    <w:pPr>
      <w:spacing w:line="276" w:lineRule="auto"/>
    </w:pPr>
    <w:rPr>
      <w:rFonts w:asciiTheme="majorHAnsi" w:hAnsiTheme="majorHAnsi"/>
      <w:sz w:val="28"/>
    </w:rPr>
  </w:style>
  <w:style w:type="paragraph" w:styleId="berschrift1">
    <w:name w:val="heading 1"/>
    <w:basedOn w:val="Standard"/>
    <w:next w:val="Standard"/>
    <w:link w:val="berschrift1Zeichen"/>
    <w:uiPriority w:val="9"/>
    <w:qFormat/>
    <w:rsid w:val="00F46ACC"/>
    <w:pPr>
      <w:keepNext/>
      <w:keepLines/>
      <w:spacing w:before="480"/>
      <w:outlineLvl w:val="0"/>
    </w:pPr>
    <w:rPr>
      <w:rFonts w:eastAsiaTheme="majorEastAsia" w:cstheme="majorBidi"/>
      <w:b/>
      <w:bCs/>
      <w:color w:val="345A8A" w:themeColor="accent1" w:themeShade="B5"/>
      <w:sz w:val="32"/>
      <w:szCs w:val="32"/>
    </w:rPr>
  </w:style>
  <w:style w:type="character" w:default="1" w:styleId="Absatz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Handschrift">
    <w:name w:val="Handschrift"/>
    <w:basedOn w:val="Standard"/>
    <w:qFormat/>
    <w:rsid w:val="00E24470"/>
    <w:pPr>
      <w:spacing w:line="312" w:lineRule="auto"/>
    </w:pPr>
    <w:rPr>
      <w:rFonts w:ascii="PreludeFLF" w:hAnsi="PreludeFLF"/>
      <w:sz w:val="52"/>
      <w:szCs w:val="52"/>
    </w:rPr>
  </w:style>
  <w:style w:type="paragraph" w:customStyle="1" w:styleId="TitelArbeitsblatt">
    <w:name w:val="Titel Arbeitsblatt"/>
    <w:basedOn w:val="Titel"/>
    <w:next w:val="Handschrift"/>
    <w:qFormat/>
    <w:rsid w:val="0028505F"/>
    <w:rPr>
      <w:b/>
      <w:sz w:val="40"/>
    </w:rPr>
  </w:style>
  <w:style w:type="paragraph" w:styleId="Titel">
    <w:name w:val="Title"/>
    <w:basedOn w:val="Standard"/>
    <w:next w:val="Standard"/>
    <w:link w:val="TitelZeichen"/>
    <w:uiPriority w:val="10"/>
    <w:qFormat/>
    <w:rsid w:val="00E24470"/>
    <w:pPr>
      <w:pBdr>
        <w:bottom w:val="single" w:sz="8" w:space="4" w:color="4F81BD" w:themeColor="accent1"/>
      </w:pBdr>
      <w:spacing w:after="300"/>
      <w:contextualSpacing/>
    </w:pPr>
    <w:rPr>
      <w:rFonts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elZeichen">
    <w:name w:val="Titel Zeichen"/>
    <w:basedOn w:val="Absatzstandardschriftart"/>
    <w:link w:val="Titel"/>
    <w:uiPriority w:val="10"/>
    <w:rsid w:val="00E2447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Kopfzeile">
    <w:name w:val="header"/>
    <w:basedOn w:val="Standard"/>
    <w:link w:val="KopfzeileZeichen"/>
    <w:uiPriority w:val="99"/>
    <w:unhideWhenUsed/>
    <w:rsid w:val="0028505F"/>
    <w:pPr>
      <w:tabs>
        <w:tab w:val="center" w:pos="4536"/>
        <w:tab w:val="right" w:pos="9072"/>
      </w:tabs>
      <w:jc w:val="center"/>
    </w:pPr>
    <w:rPr>
      <w:sz w:val="22"/>
    </w:rPr>
  </w:style>
  <w:style w:type="character" w:customStyle="1" w:styleId="KopfzeileZeichen">
    <w:name w:val="Kopfzeile Zeichen"/>
    <w:basedOn w:val="Absatzstandardschriftart"/>
    <w:link w:val="Kopfzeile"/>
    <w:uiPriority w:val="99"/>
    <w:rsid w:val="0028505F"/>
    <w:rPr>
      <w:rFonts w:asciiTheme="majorHAnsi" w:hAnsiTheme="majorHAnsi"/>
      <w:sz w:val="22"/>
    </w:rPr>
  </w:style>
  <w:style w:type="paragraph" w:styleId="Fuzeile">
    <w:name w:val="footer"/>
    <w:basedOn w:val="Standard"/>
    <w:link w:val="FuzeileZeichen"/>
    <w:uiPriority w:val="99"/>
    <w:unhideWhenUsed/>
    <w:rsid w:val="0028505F"/>
    <w:pPr>
      <w:tabs>
        <w:tab w:val="center" w:pos="4536"/>
        <w:tab w:val="right" w:pos="9072"/>
      </w:tabs>
      <w:jc w:val="center"/>
    </w:pPr>
    <w:rPr>
      <w:sz w:val="22"/>
    </w:rPr>
  </w:style>
  <w:style w:type="character" w:customStyle="1" w:styleId="FuzeileZeichen">
    <w:name w:val="Fußzeile Zeichen"/>
    <w:basedOn w:val="Absatzstandardschriftart"/>
    <w:link w:val="Fuzeile"/>
    <w:uiPriority w:val="99"/>
    <w:rsid w:val="0028505F"/>
    <w:rPr>
      <w:rFonts w:asciiTheme="majorHAnsi" w:hAnsiTheme="majorHAnsi"/>
      <w:sz w:val="22"/>
    </w:rPr>
  </w:style>
  <w:style w:type="paragraph" w:styleId="Listenabsatz">
    <w:name w:val="List Paragraph"/>
    <w:basedOn w:val="Standard"/>
    <w:uiPriority w:val="34"/>
    <w:qFormat/>
    <w:rsid w:val="002B15DA"/>
    <w:pPr>
      <w:ind w:left="720"/>
      <w:contextualSpacing/>
    </w:pPr>
  </w:style>
  <w:style w:type="paragraph" w:customStyle="1" w:styleId="Schlerschreiben">
    <w:name w:val="Schüler schreiben"/>
    <w:basedOn w:val="Standard"/>
    <w:qFormat/>
    <w:rsid w:val="0028505F"/>
    <w:pPr>
      <w:spacing w:line="312" w:lineRule="auto"/>
    </w:pPr>
    <w:rPr>
      <w:i/>
      <w:sz w:val="32"/>
    </w:rPr>
  </w:style>
  <w:style w:type="character" w:customStyle="1" w:styleId="berschrift1Zeichen">
    <w:name w:val="Überschrift 1 Zeichen"/>
    <w:basedOn w:val="Absatzstandardschriftart"/>
    <w:link w:val="berschrift1"/>
    <w:uiPriority w:val="9"/>
    <w:rsid w:val="00F46ACC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table" w:styleId="Tabellenraster">
    <w:name w:val="Table Grid"/>
    <w:basedOn w:val="NormaleTabelle"/>
    <w:uiPriority w:val="59"/>
    <w:rsid w:val="0011535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6128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20" Type="http://schemas.openxmlformats.org/officeDocument/2006/relationships/fontTable" Target="fontTable.xml"/><Relationship Id="rId21" Type="http://schemas.openxmlformats.org/officeDocument/2006/relationships/theme" Target="theme/theme1.xml"/><Relationship Id="rId10" Type="http://schemas.microsoft.com/office/2007/relationships/hdphoto" Target="media/hdphoto2.wdp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microsoft.com/office/2007/relationships/hdphoto" Target="media/hdphoto3.wdp"/><Relationship Id="rId14" Type="http://schemas.openxmlformats.org/officeDocument/2006/relationships/image" Target="media/image5.png"/><Relationship Id="rId15" Type="http://schemas.microsoft.com/office/2007/relationships/hdphoto" Target="media/hdphoto4.wdp"/><Relationship Id="rId16" Type="http://schemas.openxmlformats.org/officeDocument/2006/relationships/image" Target="media/image6.png"/><Relationship Id="rId17" Type="http://schemas.microsoft.com/office/2007/relationships/hdphoto" Target="media/hdphoto5.wdp"/><Relationship Id="rId18" Type="http://schemas.openxmlformats.org/officeDocument/2006/relationships/header" Target="header1.xml"/><Relationship Id="rId19" Type="http://schemas.openxmlformats.org/officeDocument/2006/relationships/footer" Target="footer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png"/><Relationship Id="rId8" Type="http://schemas.microsoft.com/office/2007/relationships/hdphoto" Target="media/hdphoto1.wdp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Ohne%20Titel%201:Users:martinainderst:Dropbox:Vorlage%20genial%20klick.dot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Vorlage genial klick.dotx</Template>
  <TotalTime>0</TotalTime>
  <Pages>2</Pages>
  <Words>69</Words>
  <Characters>437</Characters>
  <Application>Microsoft Macintosh Word</Application>
  <DocSecurity>0</DocSecurity>
  <Lines>3</Lines>
  <Paragraphs>1</Paragraphs>
  <ScaleCrop>false</ScaleCrop>
  <Company/>
  <LinksUpToDate>false</LinksUpToDate>
  <CharactersWithSpaces>505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Martina Inderst</dc:creator>
  <cp:keywords/>
  <dc:description/>
  <cp:lastModifiedBy>Martina Inderst</cp:lastModifiedBy>
  <cp:revision>12</cp:revision>
  <cp:lastPrinted>2018-10-08T08:02:00Z</cp:lastPrinted>
  <dcterms:created xsi:type="dcterms:W3CDTF">2018-09-20T20:19:00Z</dcterms:created>
  <dcterms:modified xsi:type="dcterms:W3CDTF">2019-09-10T21:08:00Z</dcterms:modified>
</cp:coreProperties>
</file>